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A4D" w:rsidRPr="00B23C36" w:rsidRDefault="00194A4D" w:rsidP="00EB7C83">
      <w:pPr>
        <w:autoSpaceDE w:val="0"/>
        <w:jc w:val="center"/>
        <w:rPr>
          <w:rFonts w:ascii="Copperplate Gothic Bold" w:hAnsi="Copperplate Gothic Bold"/>
          <w:sz w:val="32"/>
          <w:szCs w:val="32"/>
        </w:rPr>
      </w:pPr>
      <w:r w:rsidRPr="00B23C36">
        <w:rPr>
          <w:rFonts w:ascii="Copperplate Gothic Bold" w:hAnsi="Copperplate Gothic Bold"/>
          <w:sz w:val="32"/>
          <w:szCs w:val="32"/>
        </w:rPr>
        <w:t>MEMBERSHIP RENEWAL</w:t>
      </w:r>
      <w:r w:rsidR="009A3DDD">
        <w:rPr>
          <w:rFonts w:ascii="Copperplate Gothic Bold" w:hAnsi="Copperplate Gothic Bold"/>
          <w:sz w:val="32"/>
          <w:szCs w:val="32"/>
        </w:rPr>
        <w:t xml:space="preserve"> 2020</w:t>
      </w:r>
    </w:p>
    <w:p w:rsidR="00194A4D" w:rsidRPr="00E848C6" w:rsidRDefault="00194A4D" w:rsidP="006215D9">
      <w:pPr>
        <w:spacing w:after="96" w:line="240" w:lineRule="auto"/>
        <w:jc w:val="center"/>
        <w:rPr>
          <w:rFonts w:ascii="Copperplate Gothic Bold" w:hAnsi="Copperplate Gothic Bold"/>
          <w:color w:val="FF0000"/>
          <w:sz w:val="28"/>
          <w:szCs w:val="44"/>
        </w:rPr>
      </w:pPr>
      <w:r w:rsidRPr="00E848C6">
        <w:rPr>
          <w:rFonts w:ascii="Copperplate Gothic Bold" w:hAnsi="Copperplate Gothic Bold"/>
          <w:color w:val="FF0000"/>
          <w:sz w:val="28"/>
          <w:szCs w:val="44"/>
        </w:rPr>
        <w:t>SINGLE $30.00    COUPLE $ 55.00</w:t>
      </w:r>
    </w:p>
    <w:p w:rsidR="00194A4D" w:rsidRPr="00B23C36" w:rsidRDefault="006215D9" w:rsidP="00B23C36">
      <w:pPr>
        <w:spacing w:after="96" w:line="240" w:lineRule="auto"/>
        <w:ind w:left="-450" w:right="-789"/>
        <w:jc w:val="center"/>
        <w:rPr>
          <w:sz w:val="24"/>
          <w:szCs w:val="24"/>
        </w:rPr>
      </w:pPr>
      <w:r w:rsidRPr="00B23C36">
        <w:rPr>
          <w:rFonts w:ascii="Copperplate Gothic Bold" w:hAnsi="Copperplate Gothic Bold"/>
          <w:sz w:val="24"/>
          <w:szCs w:val="24"/>
        </w:rPr>
        <w:t>Your</w:t>
      </w:r>
      <w:r w:rsidR="00194A4D" w:rsidRPr="00B23C36">
        <w:rPr>
          <w:rFonts w:ascii="Copperplate Gothic Bold" w:hAnsi="Copperplate Gothic Bold"/>
          <w:sz w:val="24"/>
          <w:szCs w:val="24"/>
        </w:rPr>
        <w:t xml:space="preserve"> membership fee includes your entry fee to our monthly meetings</w:t>
      </w:r>
    </w:p>
    <w:p w:rsidR="00194A4D" w:rsidRDefault="00194A4D" w:rsidP="00B23C36">
      <w:pPr>
        <w:spacing w:after="96" w:line="240" w:lineRule="auto"/>
        <w:ind w:left="-540" w:right="-879"/>
        <w:jc w:val="center"/>
        <w:rPr>
          <w:b/>
          <w:i/>
        </w:rPr>
      </w:pPr>
      <w:r>
        <w:rPr>
          <w:b/>
          <w:i/>
        </w:rPr>
        <w:t xml:space="preserve">Please note: </w:t>
      </w:r>
      <w:r w:rsidRPr="00F1617D">
        <w:rPr>
          <w:b/>
          <w:i/>
        </w:rPr>
        <w:t xml:space="preserve">The information on this form is collected solely for the purposes of the Ulladulla </w:t>
      </w:r>
      <w:r>
        <w:rPr>
          <w:b/>
          <w:i/>
        </w:rPr>
        <w:t>&amp; Districts Garden Club Inc</w:t>
      </w:r>
      <w:r w:rsidRPr="00F1617D">
        <w:rPr>
          <w:b/>
          <w:i/>
        </w:rPr>
        <w:t xml:space="preserve"> and will not be shared with any third party without the permission of the person supplying the information.</w:t>
      </w:r>
    </w:p>
    <w:tbl>
      <w:tblPr>
        <w:tblW w:w="7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29"/>
        <w:gridCol w:w="2625"/>
      </w:tblGrid>
      <w:tr w:rsidR="00C70360" w:rsidRPr="00525A51" w:rsidTr="00C70360">
        <w:trPr>
          <w:cantSplit/>
          <w:trHeight w:val="990"/>
        </w:trPr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C70360" w:rsidRDefault="00C70360" w:rsidP="00171B3B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Name</w:t>
            </w:r>
          </w:p>
          <w:p w:rsidR="009D489B" w:rsidRPr="009D489B" w:rsidRDefault="009D489B" w:rsidP="00171B3B">
            <w:pPr>
              <w:rPr>
                <w:rFonts w:cstheme="minorHAnsi"/>
                <w:b/>
                <w:sz w:val="24"/>
                <w:szCs w:val="24"/>
              </w:rPr>
            </w:pPr>
            <w:r w:rsidRPr="009D489B"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Pr="009D489B">
              <w:rPr>
                <w:rFonts w:cstheme="minorHAnsi"/>
                <w:b/>
                <w:sz w:val="24"/>
                <w:szCs w:val="24"/>
              </w:rPr>
              <w:instrText xml:space="preserve"> MERGEFIELD Given </w:instrTex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 w:rsidR="00360100">
              <w:rPr>
                <w:rFonts w:cstheme="minorHAnsi"/>
                <w:b/>
                <w:noProof/>
                <w:sz w:val="24"/>
                <w:szCs w:val="24"/>
              </w:rPr>
              <w:t>«Given»</w: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end"/>
            </w:r>
            <w:r w:rsidRPr="009D489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Pr="009D489B">
              <w:rPr>
                <w:rFonts w:cstheme="minorHAnsi"/>
                <w:b/>
                <w:sz w:val="24"/>
                <w:szCs w:val="24"/>
              </w:rPr>
              <w:instrText xml:space="preserve"> MERGEFIELD Family_Name </w:instrTex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 w:rsidR="00360100">
              <w:rPr>
                <w:rFonts w:cstheme="minorHAnsi"/>
                <w:b/>
                <w:noProof/>
                <w:sz w:val="24"/>
                <w:szCs w:val="24"/>
              </w:rPr>
              <w:t>«Family_Name»</w: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625" w:type="dxa"/>
            <w:tcBorders>
              <w:top w:val="single" w:sz="4" w:space="0" w:color="auto"/>
            </w:tcBorders>
          </w:tcPr>
          <w:p w:rsidR="00C70360" w:rsidRDefault="00C70360" w:rsidP="00171B3B">
            <w:pPr>
              <w:rPr>
                <w:rFonts w:cstheme="minorHAnsi"/>
                <w:b/>
                <w:sz w:val="18"/>
                <w:szCs w:val="18"/>
              </w:rPr>
            </w:pPr>
            <w:r w:rsidRPr="00C70360">
              <w:rPr>
                <w:rFonts w:cstheme="minorHAnsi"/>
                <w:b/>
                <w:sz w:val="18"/>
                <w:szCs w:val="18"/>
              </w:rPr>
              <w:t>Member No</w:t>
            </w:r>
          </w:p>
          <w:p w:rsidR="009D489B" w:rsidRPr="00352A7A" w:rsidRDefault="009D489B" w:rsidP="00171B3B">
            <w:pPr>
              <w:rPr>
                <w:rFonts w:cstheme="minorHAnsi"/>
                <w:b/>
                <w:sz w:val="24"/>
                <w:szCs w:val="24"/>
              </w:rPr>
            </w:pPr>
            <w:r w:rsidRPr="00352A7A"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Pr="00352A7A">
              <w:rPr>
                <w:rFonts w:cstheme="minorHAnsi"/>
                <w:b/>
                <w:sz w:val="24"/>
                <w:szCs w:val="24"/>
              </w:rPr>
              <w:instrText xml:space="preserve"> MERGEFIELD Member_N0 </w:instrText>
            </w:r>
            <w:r w:rsidRPr="00352A7A"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 w:rsidR="00360100">
              <w:rPr>
                <w:rFonts w:cstheme="minorHAnsi"/>
                <w:b/>
                <w:noProof/>
                <w:sz w:val="24"/>
                <w:szCs w:val="24"/>
              </w:rPr>
              <w:t>«Member_N0»</w:t>
            </w:r>
            <w:r w:rsidRPr="00352A7A">
              <w:rPr>
                <w:rFonts w:cstheme="minorHAnsi"/>
                <w:b/>
                <w:sz w:val="24"/>
                <w:szCs w:val="24"/>
              </w:rPr>
              <w:fldChar w:fldCharType="end"/>
            </w:r>
          </w:p>
        </w:tc>
      </w:tr>
      <w:tr w:rsidR="00194A4D" w:rsidRPr="00525A51" w:rsidTr="00B23C36">
        <w:trPr>
          <w:cantSplit/>
          <w:trHeight w:val="602"/>
        </w:trPr>
        <w:tc>
          <w:tcPr>
            <w:tcW w:w="4361" w:type="dxa"/>
          </w:tcPr>
          <w:p w:rsidR="00194A4D" w:rsidRDefault="00194A4D" w:rsidP="006215D9">
            <w:pPr>
              <w:spacing w:after="100" w:line="240" w:lineRule="auto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Home Phone Number:</w:t>
            </w:r>
          </w:p>
          <w:p w:rsidR="00B61BF2" w:rsidRPr="009D489B" w:rsidRDefault="009D489B" w:rsidP="006215D9">
            <w:pPr>
              <w:spacing w:after="100" w:line="240" w:lineRule="auto"/>
              <w:rPr>
                <w:rFonts w:cstheme="minorHAnsi"/>
                <w:b/>
                <w:sz w:val="24"/>
                <w:szCs w:val="24"/>
              </w:rPr>
            </w:pPr>
            <w:r w:rsidRPr="009D489B"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Pr="009D489B">
              <w:rPr>
                <w:rFonts w:cstheme="minorHAnsi"/>
                <w:b/>
                <w:sz w:val="24"/>
                <w:szCs w:val="24"/>
              </w:rPr>
              <w:instrText xml:space="preserve"> MERGEFIELD Phone </w:instrTex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 w:rsidR="00360100">
              <w:rPr>
                <w:rFonts w:cstheme="minorHAnsi"/>
                <w:b/>
                <w:noProof/>
                <w:sz w:val="24"/>
                <w:szCs w:val="24"/>
              </w:rPr>
              <w:t>«Phone»</w: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654" w:type="dxa"/>
            <w:gridSpan w:val="2"/>
          </w:tcPr>
          <w:p w:rsidR="00194A4D" w:rsidRDefault="00194A4D" w:rsidP="006215D9">
            <w:pPr>
              <w:spacing w:after="100" w:line="240" w:lineRule="auto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Mobile Phone Number:</w:t>
            </w:r>
          </w:p>
          <w:p w:rsidR="00B61BF2" w:rsidRPr="009D489B" w:rsidRDefault="009D489B" w:rsidP="006215D9">
            <w:pPr>
              <w:spacing w:after="100" w:line="240" w:lineRule="auto"/>
              <w:rPr>
                <w:rFonts w:cstheme="minorHAnsi"/>
                <w:b/>
                <w:sz w:val="24"/>
                <w:szCs w:val="24"/>
              </w:rPr>
            </w:pPr>
            <w:r w:rsidRPr="009D489B"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Pr="009D489B">
              <w:rPr>
                <w:rFonts w:cstheme="minorHAnsi"/>
                <w:b/>
                <w:sz w:val="24"/>
                <w:szCs w:val="24"/>
              </w:rPr>
              <w:instrText xml:space="preserve"> MERGEFIELD Mobile </w:instrTex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 w:rsidR="00360100">
              <w:rPr>
                <w:rFonts w:cstheme="minorHAnsi"/>
                <w:b/>
                <w:noProof/>
                <w:sz w:val="24"/>
                <w:szCs w:val="24"/>
              </w:rPr>
              <w:t>«Mobile»</w: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end"/>
            </w:r>
          </w:p>
        </w:tc>
      </w:tr>
      <w:tr w:rsidR="00194A4D" w:rsidRPr="00525A51" w:rsidTr="00B23C36">
        <w:trPr>
          <w:cantSplit/>
          <w:trHeight w:val="710"/>
        </w:trPr>
        <w:tc>
          <w:tcPr>
            <w:tcW w:w="7015" w:type="dxa"/>
            <w:gridSpan w:val="3"/>
          </w:tcPr>
          <w:p w:rsidR="009D489B" w:rsidRDefault="00194A4D" w:rsidP="00B23C36">
            <w:pPr>
              <w:rPr>
                <w:rFonts w:cstheme="minorHAnsi"/>
                <w:b/>
                <w:sz w:val="18"/>
              </w:rPr>
            </w:pPr>
            <w:r w:rsidRPr="00525A51">
              <w:rPr>
                <w:rFonts w:cstheme="minorHAnsi"/>
                <w:b/>
                <w:sz w:val="18"/>
              </w:rPr>
              <w:t>A</w:t>
            </w:r>
            <w:r>
              <w:rPr>
                <w:rFonts w:cstheme="minorHAnsi"/>
                <w:b/>
                <w:sz w:val="18"/>
              </w:rPr>
              <w:t>ddress</w:t>
            </w:r>
            <w:r w:rsidRPr="00525A51">
              <w:rPr>
                <w:rFonts w:cstheme="minorHAnsi"/>
                <w:b/>
                <w:sz w:val="18"/>
              </w:rPr>
              <w:t>:</w:t>
            </w:r>
          </w:p>
          <w:p w:rsidR="009D489B" w:rsidRPr="009D489B" w:rsidRDefault="009D489B" w:rsidP="00B23C36">
            <w:pPr>
              <w:rPr>
                <w:rFonts w:cstheme="minorHAnsi"/>
                <w:b/>
                <w:sz w:val="24"/>
                <w:szCs w:val="24"/>
              </w:rPr>
            </w:pPr>
            <w:r w:rsidRPr="009D489B"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Pr="009D489B">
              <w:rPr>
                <w:rFonts w:cstheme="minorHAnsi"/>
                <w:b/>
                <w:sz w:val="24"/>
                <w:szCs w:val="24"/>
              </w:rPr>
              <w:instrText xml:space="preserve"> MERGEFIELD Residential_Address </w:instrTex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 w:rsidR="00360100">
              <w:rPr>
                <w:rFonts w:cstheme="minorHAnsi"/>
                <w:b/>
                <w:noProof/>
                <w:sz w:val="24"/>
                <w:szCs w:val="24"/>
              </w:rPr>
              <w:t>«Residential_Address»</w: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end"/>
            </w:r>
            <w:r w:rsidRPr="009D489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Pr="009D489B">
              <w:rPr>
                <w:rFonts w:cstheme="minorHAnsi"/>
                <w:b/>
                <w:sz w:val="24"/>
                <w:szCs w:val="24"/>
              </w:rPr>
              <w:instrText xml:space="preserve"> MERGEFIELD Town </w:instrTex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 w:rsidR="00360100">
              <w:rPr>
                <w:rFonts w:cstheme="minorHAnsi"/>
                <w:b/>
                <w:noProof/>
                <w:sz w:val="24"/>
                <w:szCs w:val="24"/>
              </w:rPr>
              <w:t>«Town»</w:t>
            </w:r>
            <w:r w:rsidRPr="009D489B">
              <w:rPr>
                <w:rFonts w:cstheme="minorHAnsi"/>
                <w:b/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</w:tr>
      <w:tr w:rsidR="00171B3B" w:rsidRPr="00525A51" w:rsidTr="00B23C36">
        <w:trPr>
          <w:trHeight w:val="546"/>
        </w:trPr>
        <w:tc>
          <w:tcPr>
            <w:tcW w:w="7015" w:type="dxa"/>
            <w:gridSpan w:val="3"/>
          </w:tcPr>
          <w:p w:rsidR="00171B3B" w:rsidRDefault="00171B3B" w:rsidP="00171B3B">
            <w:pPr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  <w:sz w:val="18"/>
              </w:rPr>
              <w:t>Mailing Address</w:t>
            </w:r>
            <w:r w:rsidRPr="00525A51">
              <w:rPr>
                <w:rFonts w:cstheme="minorHAnsi"/>
                <w:b/>
                <w:sz w:val="18"/>
              </w:rPr>
              <w:t xml:space="preserve"> (IF DIFFERENT FROM ABOVE)</w:t>
            </w:r>
            <w:r>
              <w:rPr>
                <w:rFonts w:cstheme="minorHAnsi"/>
                <w:b/>
                <w:sz w:val="18"/>
              </w:rPr>
              <w:t>:</w:t>
            </w:r>
          </w:p>
          <w:p w:rsidR="00171B3B" w:rsidRPr="00525A51" w:rsidRDefault="00171B3B" w:rsidP="00171B3B">
            <w:pPr>
              <w:rPr>
                <w:rFonts w:cstheme="minorHAnsi"/>
                <w:b/>
                <w:sz w:val="18"/>
              </w:rPr>
            </w:pPr>
          </w:p>
        </w:tc>
      </w:tr>
      <w:tr w:rsidR="00194A4D" w:rsidRPr="00525A51" w:rsidTr="00B23C36">
        <w:trPr>
          <w:trHeight w:val="740"/>
        </w:trPr>
        <w:tc>
          <w:tcPr>
            <w:tcW w:w="7015" w:type="dxa"/>
            <w:gridSpan w:val="3"/>
            <w:tcBorders>
              <w:bottom w:val="single" w:sz="4" w:space="0" w:color="auto"/>
            </w:tcBorders>
          </w:tcPr>
          <w:p w:rsidR="00D70AC4" w:rsidRDefault="00D70AC4" w:rsidP="00D70AC4">
            <w:pPr>
              <w:pStyle w:val="NoSpacing"/>
              <w:spacing w:after="120"/>
              <w:rPr>
                <w:b/>
                <w:sz w:val="18"/>
                <w:szCs w:val="18"/>
              </w:rPr>
            </w:pPr>
            <w:r w:rsidRPr="00B26053">
              <w:rPr>
                <w:b/>
                <w:sz w:val="18"/>
                <w:szCs w:val="18"/>
              </w:rPr>
              <w:t xml:space="preserve">Would you like your newsletter </w:t>
            </w:r>
            <w:r>
              <w:rPr>
                <w:b/>
                <w:sz w:val="18"/>
                <w:szCs w:val="18"/>
              </w:rPr>
              <w:t>sent by email</w:t>
            </w:r>
            <w:r w:rsidRPr="00B26053">
              <w:rPr>
                <w:b/>
                <w:sz w:val="18"/>
                <w:szCs w:val="18"/>
              </w:rPr>
              <w:t>?</w:t>
            </w:r>
            <w:r>
              <w:rPr>
                <w:b/>
                <w:sz w:val="18"/>
                <w:szCs w:val="18"/>
              </w:rPr>
              <w:t xml:space="preserve"> You will receive it in plenty of time before each meeting    Yes / No</w:t>
            </w:r>
            <w:r w:rsidRPr="00B26053">
              <w:rPr>
                <w:b/>
                <w:sz w:val="18"/>
                <w:szCs w:val="18"/>
              </w:rPr>
              <w:t xml:space="preserve"> </w:t>
            </w:r>
          </w:p>
          <w:p w:rsidR="00194A4D" w:rsidRPr="00B26053" w:rsidRDefault="00194A4D" w:rsidP="00D70AC4">
            <w:pPr>
              <w:pStyle w:val="NoSpacing"/>
              <w:spacing w:after="120"/>
            </w:pPr>
            <w:r w:rsidRPr="00B26053">
              <w:rPr>
                <w:b/>
                <w:sz w:val="18"/>
                <w:szCs w:val="18"/>
              </w:rPr>
              <w:t>EMAIL</w:t>
            </w:r>
            <w:r>
              <w:rPr>
                <w:b/>
                <w:sz w:val="18"/>
                <w:szCs w:val="18"/>
              </w:rPr>
              <w:t xml:space="preserve"> Address:</w:t>
            </w:r>
            <w:r w:rsidR="00171B3B">
              <w:rPr>
                <w:b/>
                <w:sz w:val="18"/>
                <w:szCs w:val="18"/>
              </w:rPr>
              <w:t xml:space="preserve">  </w:t>
            </w:r>
            <w:r w:rsidR="009D489B" w:rsidRPr="009D489B">
              <w:rPr>
                <w:b/>
                <w:sz w:val="24"/>
                <w:szCs w:val="24"/>
              </w:rPr>
              <w:fldChar w:fldCharType="begin"/>
            </w:r>
            <w:r w:rsidR="009D489B" w:rsidRPr="009D489B">
              <w:rPr>
                <w:b/>
                <w:sz w:val="24"/>
                <w:szCs w:val="24"/>
              </w:rPr>
              <w:instrText xml:space="preserve"> MERGEFIELD Email </w:instrText>
            </w:r>
            <w:r w:rsidR="009D489B" w:rsidRPr="009D489B">
              <w:rPr>
                <w:b/>
                <w:sz w:val="24"/>
                <w:szCs w:val="24"/>
              </w:rPr>
              <w:fldChar w:fldCharType="separate"/>
            </w:r>
            <w:r w:rsidR="00360100">
              <w:rPr>
                <w:b/>
                <w:noProof/>
                <w:sz w:val="24"/>
                <w:szCs w:val="24"/>
              </w:rPr>
              <w:t>«Email»</w:t>
            </w:r>
            <w:r w:rsidR="009D489B" w:rsidRPr="009D489B"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3F6440" w:rsidRDefault="00194A4D" w:rsidP="002E4C70">
      <w:pPr>
        <w:spacing w:after="96" w:line="240" w:lineRule="auto"/>
        <w:jc w:val="center"/>
        <w:rPr>
          <w:b/>
        </w:rPr>
      </w:pPr>
      <w:r w:rsidRPr="001621C8">
        <w:rPr>
          <w:b/>
        </w:rPr>
        <w:t>All membership renewals MUST be paid before the AGM in February to enable you to vote.</w:t>
      </w:r>
    </w:p>
    <w:p w:rsidR="00724C8B" w:rsidRPr="003F6440" w:rsidRDefault="009A3DDD" w:rsidP="00724C8B">
      <w:pPr>
        <w:spacing w:after="96" w:line="240" w:lineRule="auto"/>
        <w:rPr>
          <w:b/>
          <w:sz w:val="24"/>
        </w:rPr>
      </w:pPr>
      <w:r>
        <w:rPr>
          <w:b/>
          <w:sz w:val="24"/>
        </w:rPr>
        <w:t>2020</w:t>
      </w:r>
      <w:r w:rsidR="00C70360">
        <w:rPr>
          <w:b/>
          <w:sz w:val="24"/>
        </w:rPr>
        <w:t xml:space="preserve"> </w:t>
      </w:r>
      <w:r w:rsidR="00724C8B" w:rsidRPr="003F6440">
        <w:rPr>
          <w:b/>
          <w:sz w:val="24"/>
        </w:rPr>
        <w:t>Subscription receipt No …………………</w:t>
      </w:r>
      <w:r w:rsidR="00D70AC4">
        <w:rPr>
          <w:b/>
          <w:sz w:val="24"/>
        </w:rPr>
        <w:t>…………………………….</w:t>
      </w:r>
    </w:p>
    <w:sectPr w:rsidR="00724C8B" w:rsidRPr="003F6440" w:rsidSect="00B23C36">
      <w:headerReference w:type="default" r:id="rId9"/>
      <w:type w:val="continuous"/>
      <w:pgSz w:w="8391" w:h="11906" w:code="11"/>
      <w:pgMar w:top="1440" w:right="108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C36" w:rsidRDefault="00B23C36" w:rsidP="002C60E6">
      <w:pPr>
        <w:spacing w:after="0" w:line="240" w:lineRule="auto"/>
      </w:pPr>
      <w:r>
        <w:separator/>
      </w:r>
    </w:p>
  </w:endnote>
  <w:endnote w:type="continuationSeparator" w:id="0">
    <w:p w:rsidR="00B23C36" w:rsidRDefault="00B23C36" w:rsidP="002C6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pperplate Gothic Bold">
    <w:altName w:val="Sitka Smal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C36" w:rsidRDefault="00B23C36" w:rsidP="002C60E6">
      <w:pPr>
        <w:spacing w:after="0" w:line="240" w:lineRule="auto"/>
      </w:pPr>
      <w:r>
        <w:separator/>
      </w:r>
    </w:p>
  </w:footnote>
  <w:footnote w:type="continuationSeparator" w:id="0">
    <w:p w:rsidR="00B23C36" w:rsidRDefault="00B23C36" w:rsidP="002C6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C70" w:rsidRDefault="002E4C70" w:rsidP="00717BFE">
    <w:pPr>
      <w:jc w:val="center"/>
      <w:rPr>
        <w:rFonts w:ascii="Calibri" w:hAnsi="Calibri"/>
        <w:b/>
        <w:i/>
        <w:color w:val="000000" w:themeColor="text1"/>
        <w:sz w:val="40"/>
        <w:szCs w:val="28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2E5B79">
      <w:rPr>
        <w:rFonts w:ascii="Calibri" w:hAnsi="Calibri"/>
        <w:b/>
        <w:i/>
        <w:noProof/>
      </w:rPr>
      <w:drawing>
        <wp:anchor distT="0" distB="0" distL="114300" distR="114300" simplePos="0" relativeHeight="251659264" behindDoc="0" locked="0" layoutInCell="1" allowOverlap="1" wp14:anchorId="7110DF5D" wp14:editId="2F55F251">
          <wp:simplePos x="0" y="0"/>
          <wp:positionH relativeFrom="page">
            <wp:posOffset>219075</wp:posOffset>
          </wp:positionH>
          <wp:positionV relativeFrom="page">
            <wp:posOffset>285750</wp:posOffset>
          </wp:positionV>
          <wp:extent cx="1276350" cy="1000125"/>
          <wp:effectExtent l="0" t="0" r="0" b="9525"/>
          <wp:wrapSquare wrapText="bothSides"/>
          <wp:docPr id="11" name="Picture 11" descr="C:\Users\suenmick\Desktop\Ban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uenmick\Desktop\Banne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V="1">
                    <a:off x="0" y="0"/>
                    <a:ext cx="12763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23C36" w:rsidRPr="002E4C70" w:rsidRDefault="00B23C36" w:rsidP="00717BFE">
    <w:pPr>
      <w:jc w:val="center"/>
      <w:rPr>
        <w:rFonts w:ascii="Calibri" w:hAnsi="Calibri"/>
        <w:b/>
        <w:color w:val="000000" w:themeColor="text1"/>
        <w:sz w:val="28"/>
        <w:szCs w:val="28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2E4C70">
      <w:rPr>
        <w:rFonts w:ascii="Calibri" w:hAnsi="Calibri"/>
        <w:b/>
        <w:color w:val="000000" w:themeColor="text1"/>
        <w:sz w:val="28"/>
        <w:szCs w:val="28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Friendship through Gardening</w:t>
    </w:r>
  </w:p>
  <w:p w:rsidR="00B23C36" w:rsidRDefault="00B23C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5.25pt;height:150.75pt" o:bullet="t">
        <v:imagedata r:id="rId1" o:title="MC900237360[1]"/>
      </v:shape>
    </w:pict>
  </w:numPicBullet>
  <w:numPicBullet w:numPicBulletId="1">
    <w:pict>
      <v:shape id="_x0000_i1027" type="#_x0000_t75" style="width:1280.25pt;height:936.75pt" o:bullet="t">
        <v:imagedata r:id="rId2" o:title="MP900414064[1]"/>
      </v:shape>
    </w:pict>
  </w:numPicBullet>
  <w:numPicBullet w:numPicBulletId="2">
    <w:pict>
      <v:shape id="_x0000_i1028" type="#_x0000_t75" style="width:4in;height:258.75pt" o:bullet="t">
        <v:imagedata r:id="rId3" o:title="MP900314071[1]"/>
      </v:shape>
    </w:pict>
  </w:numPicBullet>
  <w:numPicBullet w:numPicBulletId="3">
    <w:pict>
      <v:shape id="_x0000_i1029" type="#_x0000_t75" style="width:91.5pt;height:153.75pt" o:bullet="t">
        <v:imagedata r:id="rId4" o:title="MC900390692[1]"/>
      </v:shape>
    </w:pict>
  </w:numPicBullet>
  <w:abstractNum w:abstractNumId="0">
    <w:nsid w:val="03F919A6"/>
    <w:multiLevelType w:val="hybridMultilevel"/>
    <w:tmpl w:val="5D305D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61246"/>
    <w:multiLevelType w:val="hybridMultilevel"/>
    <w:tmpl w:val="D8408E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529AB"/>
    <w:multiLevelType w:val="hybridMultilevel"/>
    <w:tmpl w:val="90244D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A5E6E"/>
    <w:multiLevelType w:val="hybridMultilevel"/>
    <w:tmpl w:val="8D6838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D7B7A"/>
    <w:multiLevelType w:val="hybridMultilevel"/>
    <w:tmpl w:val="B950B3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E1ACE"/>
    <w:multiLevelType w:val="hybridMultilevel"/>
    <w:tmpl w:val="0AD4C368"/>
    <w:lvl w:ilvl="0" w:tplc="806E6E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E1AAB"/>
    <w:multiLevelType w:val="hybridMultilevel"/>
    <w:tmpl w:val="E1C615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623250"/>
    <w:multiLevelType w:val="hybridMultilevel"/>
    <w:tmpl w:val="00A071C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67081"/>
    <w:multiLevelType w:val="hybridMultilevel"/>
    <w:tmpl w:val="67F0FB42"/>
    <w:lvl w:ilvl="0" w:tplc="64E6370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262CB"/>
    <w:multiLevelType w:val="hybridMultilevel"/>
    <w:tmpl w:val="C7A21DC4"/>
    <w:lvl w:ilvl="0" w:tplc="47CCA914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841EA"/>
    <w:multiLevelType w:val="hybridMultilevel"/>
    <w:tmpl w:val="43EC15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3166D"/>
    <w:multiLevelType w:val="hybridMultilevel"/>
    <w:tmpl w:val="BC2456D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A6A5E"/>
    <w:multiLevelType w:val="hybridMultilevel"/>
    <w:tmpl w:val="ED882B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DB705C"/>
    <w:multiLevelType w:val="hybridMultilevel"/>
    <w:tmpl w:val="04EC3C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6D0D07"/>
    <w:multiLevelType w:val="hybridMultilevel"/>
    <w:tmpl w:val="9C0C045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EB5C60"/>
    <w:multiLevelType w:val="hybridMultilevel"/>
    <w:tmpl w:val="BE9E41A8"/>
    <w:lvl w:ilvl="0" w:tplc="32040B8C">
      <w:start w:val="1"/>
      <w:numFmt w:val="decimal"/>
      <w:lvlText w:val="%1."/>
      <w:lvlJc w:val="left"/>
      <w:pPr>
        <w:ind w:left="1494" w:hanging="360"/>
      </w:pPr>
      <w:rPr>
        <w:rFonts w:asciiTheme="minorHAnsi" w:eastAsiaTheme="minorEastAsia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3159576F"/>
    <w:multiLevelType w:val="hybridMultilevel"/>
    <w:tmpl w:val="ECB6BB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B532E"/>
    <w:multiLevelType w:val="hybridMultilevel"/>
    <w:tmpl w:val="2ED40B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376F9"/>
    <w:multiLevelType w:val="hybridMultilevel"/>
    <w:tmpl w:val="A2401C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E12099"/>
    <w:multiLevelType w:val="hybridMultilevel"/>
    <w:tmpl w:val="5A5CEA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526040"/>
    <w:multiLevelType w:val="hybridMultilevel"/>
    <w:tmpl w:val="8BA6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D6110"/>
    <w:multiLevelType w:val="hybridMultilevel"/>
    <w:tmpl w:val="46F82B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4D3C34"/>
    <w:multiLevelType w:val="hybridMultilevel"/>
    <w:tmpl w:val="44C46D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3F2027"/>
    <w:multiLevelType w:val="multilevel"/>
    <w:tmpl w:val="7AA0A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B82550"/>
    <w:multiLevelType w:val="hybridMultilevel"/>
    <w:tmpl w:val="63AC5384"/>
    <w:lvl w:ilvl="0" w:tplc="C9EABA6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026979"/>
    <w:multiLevelType w:val="hybridMultilevel"/>
    <w:tmpl w:val="185CDDE2"/>
    <w:lvl w:ilvl="0" w:tplc="8CCA9B6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E325E33"/>
    <w:multiLevelType w:val="hybridMultilevel"/>
    <w:tmpl w:val="CE72AB3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E9E2372"/>
    <w:multiLevelType w:val="hybridMultilevel"/>
    <w:tmpl w:val="3662C2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697DA9"/>
    <w:multiLevelType w:val="hybridMultilevel"/>
    <w:tmpl w:val="40FEC1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51B92"/>
    <w:multiLevelType w:val="hybridMultilevel"/>
    <w:tmpl w:val="28C6B8D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4A67074"/>
    <w:multiLevelType w:val="multilevel"/>
    <w:tmpl w:val="0C09001F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A8538EB"/>
    <w:multiLevelType w:val="hybridMultilevel"/>
    <w:tmpl w:val="8660A0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353FBA"/>
    <w:multiLevelType w:val="hybridMultilevel"/>
    <w:tmpl w:val="EEC82F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135C4"/>
    <w:multiLevelType w:val="hybridMultilevel"/>
    <w:tmpl w:val="B09CF4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11"/>
  </w:num>
  <w:num w:numId="4">
    <w:abstractNumId w:val="16"/>
  </w:num>
  <w:num w:numId="5">
    <w:abstractNumId w:val="29"/>
  </w:num>
  <w:num w:numId="6">
    <w:abstractNumId w:val="23"/>
  </w:num>
  <w:num w:numId="7">
    <w:abstractNumId w:val="8"/>
  </w:num>
  <w:num w:numId="8">
    <w:abstractNumId w:val="21"/>
  </w:num>
  <w:num w:numId="9">
    <w:abstractNumId w:val="15"/>
  </w:num>
  <w:num w:numId="10">
    <w:abstractNumId w:val="10"/>
  </w:num>
  <w:num w:numId="11">
    <w:abstractNumId w:val="6"/>
  </w:num>
  <w:num w:numId="12">
    <w:abstractNumId w:val="22"/>
  </w:num>
  <w:num w:numId="13">
    <w:abstractNumId w:val="3"/>
  </w:num>
  <w:num w:numId="14">
    <w:abstractNumId w:val="4"/>
  </w:num>
  <w:num w:numId="15">
    <w:abstractNumId w:val="33"/>
  </w:num>
  <w:num w:numId="16">
    <w:abstractNumId w:val="27"/>
  </w:num>
  <w:num w:numId="17">
    <w:abstractNumId w:val="32"/>
  </w:num>
  <w:num w:numId="18">
    <w:abstractNumId w:val="12"/>
  </w:num>
  <w:num w:numId="19">
    <w:abstractNumId w:val="20"/>
  </w:num>
  <w:num w:numId="20">
    <w:abstractNumId w:val="17"/>
  </w:num>
  <w:num w:numId="21">
    <w:abstractNumId w:val="2"/>
  </w:num>
  <w:num w:numId="22">
    <w:abstractNumId w:val="0"/>
  </w:num>
  <w:num w:numId="23">
    <w:abstractNumId w:val="25"/>
  </w:num>
  <w:num w:numId="24">
    <w:abstractNumId w:val="26"/>
  </w:num>
  <w:num w:numId="25">
    <w:abstractNumId w:val="1"/>
  </w:num>
  <w:num w:numId="26">
    <w:abstractNumId w:val="24"/>
  </w:num>
  <w:num w:numId="27">
    <w:abstractNumId w:val="14"/>
  </w:num>
  <w:num w:numId="28">
    <w:abstractNumId w:val="31"/>
  </w:num>
  <w:num w:numId="29">
    <w:abstractNumId w:val="9"/>
  </w:num>
  <w:num w:numId="30">
    <w:abstractNumId w:val="18"/>
  </w:num>
  <w:num w:numId="31">
    <w:abstractNumId w:val="7"/>
  </w:num>
  <w:num w:numId="32">
    <w:abstractNumId w:val="19"/>
  </w:num>
  <w:num w:numId="33">
    <w:abstractNumId w:val="13"/>
  </w:num>
  <w:num w:numId="34">
    <w:abstractNumId w:val="28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286316581"/>
  </wne:recipientData>
  <wne:recipientData>
    <wne:active wne:val="1"/>
    <wne:hash wne:val="1649700119"/>
  </wne:recipientData>
  <wne:recipientData>
    <wne:active wne:val="1"/>
    <wne:hash wne:val="-746083570"/>
  </wne:recipientData>
  <wne:recipientData>
    <wne:active wne:val="1"/>
    <wne:hash wne:val="-258310682"/>
  </wne:recipientData>
  <wne:recipientData>
    <wne:active wne:val="1"/>
    <wne:hash wne:val="-1009974758"/>
  </wne:recipientData>
  <wne:recipientData>
    <wne:active wne:val="1"/>
    <wne:hash wne:val="-1125482148"/>
  </wne:recipientData>
  <wne:recipientData>
    <wne:active wne:val="1"/>
    <wne:hash wne:val="1035896543"/>
  </wne:recipientData>
  <wne:recipientData>
    <wne:active wne:val="1"/>
    <wne:hash wne:val="-824736809"/>
  </wne:recipientData>
  <wne:recipientData>
    <wne:active wne:val="1"/>
    <wne:hash wne:val="-469057215"/>
  </wne:recipientData>
  <wne:recipientData>
    <wne:active wne:val="1"/>
    <wne:hash wne:val="589263160"/>
  </wne:recipientData>
  <wne:recipientData>
    <wne:active wne:val="1"/>
    <wne:hash wne:val="-2084264909"/>
  </wne:recipientData>
  <wne:recipientData>
    <wne:active wne:val="1"/>
    <wne:hash wne:val="-126181288"/>
  </wne:recipientData>
  <wne:recipientData>
    <wne:active wne:val="1"/>
    <wne:hash wne:val="-674251270"/>
  </wne:recipientData>
  <wne:recipientData>
    <wne:active wne:val="1"/>
    <wne:hash wne:val="-1954857612"/>
  </wne:recipientData>
  <wne:recipientData>
    <wne:active wne:val="1"/>
    <wne:hash wne:val="379804513"/>
  </wne:recipientData>
  <wne:recipientData>
    <wne:active wne:val="1"/>
    <wne:hash wne:val="604063073"/>
  </wne:recipientData>
  <wne:recipientData>
    <wne:active wne:val="1"/>
    <wne:hash wne:val="-1535907722"/>
  </wne:recipientData>
  <wne:recipientData>
    <wne:active wne:val="1"/>
    <wne:hash wne:val="-547483675"/>
  </wne:recipientData>
  <wne:recipientData>
    <wne:active wne:val="1"/>
    <wne:hash wne:val="-1199352592"/>
  </wne:recipientData>
  <wne:recipientData>
    <wne:active wne:val="1"/>
    <wne:hash wne:val="-57033015"/>
  </wne:recipientData>
  <wne:recipientData>
    <wne:active wne:val="1"/>
    <wne:hash wne:val="1111281778"/>
  </wne:recipientData>
  <wne:recipientData>
    <wne:active wne:val="1"/>
    <wne:hash wne:val="-443580052"/>
  </wne:recipientData>
  <wne:recipientData>
    <wne:active wne:val="1"/>
    <wne:hash wne:val="1699621882"/>
  </wne:recipientData>
  <wne:recipientData>
    <wne:active wne:val="1"/>
    <wne:hash wne:val="2097415927"/>
  </wne:recipientData>
  <wne:recipientData>
    <wne:active wne:val="1"/>
    <wne:hash wne:val="-64201970"/>
  </wne:recipientData>
  <wne:recipientData>
    <wne:active wne:val="1"/>
    <wne:hash wne:val="691987694"/>
  </wne:recipientData>
  <wne:recipientData>
    <wne:active wne:val="1"/>
    <wne:hash wne:val="1928843043"/>
  </wne:recipientData>
  <wne:recipientData>
    <wne:active wne:val="1"/>
    <wne:hash wne:val="925443131"/>
  </wne:recipientData>
  <wne:recipientData>
    <wne:active wne:val="1"/>
    <wne:hash wne:val="-2141906042"/>
  </wne:recipientData>
  <wne:recipientData>
    <wne:active wne:val="1"/>
    <wne:hash wne:val="899829261"/>
  </wne:recipientData>
  <wne:recipientData>
    <wne:active wne:val="1"/>
    <wne:hash wne:val="371314109"/>
  </wne:recipientData>
  <wne:recipientData>
    <wne:active wne:val="1"/>
    <wne:hash wne:val="1759246171"/>
  </wne:recipientData>
  <wne:recipientData>
    <wne:active wne:val="1"/>
    <wne:hash wne:val="642217356"/>
  </wne:recipientData>
  <wne:recipientData>
    <wne:active wne:val="1"/>
    <wne:hash wne:val="1320481537"/>
  </wne:recipientData>
  <wne:recipientData>
    <wne:active wne:val="1"/>
    <wne:hash wne:val="-2019803341"/>
  </wne:recipientData>
  <wne:recipientData>
    <wne:active wne:val="1"/>
    <wne:hash wne:val="-451157856"/>
  </wne:recipientData>
  <wne:recipientData>
    <wne:active wne:val="1"/>
    <wne:hash wne:val="143107086"/>
  </wne:recipientData>
  <wne:recipientData>
    <wne:active wne:val="1"/>
    <wne:hash wne:val="-1555020928"/>
  </wne:recipientData>
  <wne:recipientData>
    <wne:active wne:val="1"/>
    <wne:hash wne:val="-481868829"/>
  </wne:recipientData>
  <wne:recipientData>
    <wne:active wne:val="1"/>
    <wne:hash wne:val="868679015"/>
  </wne:recipientData>
  <wne:recipientData>
    <wne:active wne:val="1"/>
    <wne:hash wne:val="2043285250"/>
  </wne:recipientData>
  <wne:recipientData>
    <wne:active wne:val="1"/>
    <wne:hash wne:val="2104856568"/>
  </wne:recipientData>
  <wne:recipientData>
    <wne:active wne:val="1"/>
    <wne:hash wne:val="-1690577027"/>
  </wne:recipientData>
  <wne:recipientData>
    <wne:active wne:val="1"/>
    <wne:hash wne:val="2086891357"/>
  </wne:recipientData>
  <wne:recipientData>
    <wne:active wne:val="1"/>
    <wne:hash wne:val="-962592475"/>
  </wne:recipientData>
  <wne:recipientData>
    <wne:active wne:val="1"/>
    <wne:hash wne:val="1036948833"/>
  </wne:recipientData>
  <wne:recipientData>
    <wne:active wne:val="1"/>
    <wne:hash wne:val="-1910600043"/>
  </wne:recipientData>
  <wne:recipientData>
    <wne:active wne:val="1"/>
    <wne:hash wne:val="2023071921"/>
  </wne:recipientData>
  <wne:recipientData>
    <wne:active wne:val="1"/>
    <wne:hash wne:val="1205873090"/>
  </wne:recipientData>
  <wne:recipientData>
    <wne:active wne:val="1"/>
    <wne:hash wne:val="-1466542068"/>
  </wne:recipientData>
  <wne:recipientData>
    <wne:active wne:val="1"/>
    <wne:hash wne:val="756602107"/>
  </wne:recipientData>
  <wne:recipientData>
    <wne:active wne:val="1"/>
    <wne:hash wne:val="238082615"/>
  </wne:recipientData>
  <wne:recipientData>
    <wne:active wne:val="1"/>
    <wne:hash wne:val="597081234"/>
  </wne:recipientData>
  <wne:recipientData>
    <wne:active wne:val="1"/>
    <wne:hash wne:val="-701373856"/>
  </wne:recipientData>
  <wne:recipientData>
    <wne:active wne:val="1"/>
    <wne:hash wne:val="1781565720"/>
  </wne:recipientData>
  <wne:recipientData>
    <wne:active wne:val="1"/>
    <wne:hash wne:val="1432066475"/>
  </wne:recipientData>
  <wne:recipientData>
    <wne:active wne:val="1"/>
    <wne:hash wne:val="-979920722"/>
  </wne:recipientData>
  <wne:recipientData>
    <wne:active wne:val="1"/>
    <wne:hash wne:val="30512153"/>
  </wne:recipientData>
  <wne:recipientData>
    <wne:active wne:val="1"/>
    <wne:hash wne:val="324683210"/>
  </wne:recipientData>
  <wne:recipientData>
    <wne:active wne:val="1"/>
    <wne:hash wne:val="-93268111"/>
  </wne:recipientData>
  <wne:recipientData>
    <wne:active wne:val="1"/>
    <wne:hash wne:val="-1016780076"/>
  </wne:recipientData>
  <wne:recipientData>
    <wne:active wne:val="1"/>
    <wne:hash wne:val="1420612199"/>
  </wne:recipientData>
  <wne:recipientData>
    <wne:active wne:val="1"/>
    <wne:hash wne:val="-1981981751"/>
  </wne:recipientData>
  <wne:recipientData>
    <wne:active wne:val="1"/>
    <wne:hash wne:val="-1082373519"/>
  </wne:recipientData>
  <wne:recipientData>
    <wne:active wne:val="1"/>
    <wne:hash wne:val="-1465998285"/>
  </wne:recipientData>
  <wne:recipientData>
    <wne:active wne:val="1"/>
    <wne:hash wne:val="-1287968042"/>
  </wne:recipientData>
  <wne:recipientData>
    <wne:active wne:val="1"/>
    <wne:hash wne:val="-1709469339"/>
  </wne:recipientData>
  <wne:recipientData>
    <wne:active wne:val="1"/>
    <wne:hash wne:val="-1950982473"/>
  </wne:recipientData>
  <wne:recipientData>
    <wne:active wne:val="1"/>
    <wne:hash wne:val="-1391217669"/>
  </wne:recipientData>
  <wne:recipientData>
    <wne:active wne:val="1"/>
    <wne:hash wne:val="1638211967"/>
  </wne:recipientData>
  <wne:recipientData>
    <wne:active wne:val="1"/>
    <wne:hash wne:val="-1486859576"/>
  </wne:recipientData>
  <wne:recipientData>
    <wne:active wne:val="1"/>
    <wne:hash wne:val="-1332943538"/>
  </wne:recipientData>
  <wne:recipientData>
    <wne:active wne:val="1"/>
    <wne:hash wne:val="1008772270"/>
  </wne:recipientData>
  <wne:recipientData>
    <wne:active wne:val="1"/>
    <wne:hash wne:val="1281131901"/>
  </wne:recipientData>
  <wne:recipientData>
    <wne:active wne:val="1"/>
    <wne:hash wne:val="-1271398676"/>
  </wne:recipientData>
  <wne:recipientData>
    <wne:active wne:val="1"/>
    <wne:hash wne:val="1569537429"/>
  </wne:recipientData>
  <wne:recipientData>
    <wne:active wne:val="1"/>
    <wne:hash wne:val="-1551300169"/>
  </wne:recipientData>
  <wne:recipientData>
    <wne:active wne:val="1"/>
    <wne:hash wne:val="1258218255"/>
  </wne:recipientData>
  <wne:recipientData>
    <wne:active wne:val="1"/>
    <wne:hash wne:val="-1909422947"/>
  </wne:recipientData>
  <wne:recipientData>
    <wne:active wne:val="1"/>
    <wne:hash wne:val="-839932453"/>
  </wne:recipientData>
  <wne:recipientData>
    <wne:active wne:val="1"/>
    <wne:hash wne:val="402491480"/>
  </wne:recipientData>
  <wne:recipientData>
    <wne:active wne:val="1"/>
    <wne:hash wne:val="1596375222"/>
  </wne:recipientData>
  <wne:recipientData>
    <wne:active wne:val="1"/>
    <wne:hash wne:val="1937852857"/>
  </wne:recipientData>
  <wne:recipientData>
    <wne:active wne:val="1"/>
    <wne:hash wne:val="1073375227"/>
  </wne:recipientData>
  <wne:recipientData>
    <wne:active wne:val="1"/>
    <wne:hash wne:val="1538870541"/>
  </wne:recipientData>
  <wne:recipientData>
    <wne:active wne:val="1"/>
    <wne:hash wne:val="1320542346"/>
  </wne:recipientData>
  <wne:recipientData>
    <wne:active wne:val="1"/>
    <wne:hash wne:val="1905164369"/>
  </wne:recipientData>
  <wne:recipientData>
    <wne:active wne:val="1"/>
    <wne:hash wne:val="-1479907274"/>
  </wne:recipientData>
  <wne:recipientData>
    <wne:active wne:val="1"/>
    <wne:hash wne:val="-412624304"/>
  </wne:recipientData>
  <wne:recipientData>
    <wne:active wne:val="1"/>
    <wne:hash wne:val="-2106927507"/>
  </wne:recipientData>
  <wne:recipientData>
    <wne:active wne:val="1"/>
    <wne:hash wne:val="-1739000350"/>
  </wne:recipientData>
  <wne:recipientData>
    <wne:active wne:val="1"/>
    <wne:hash wne:val="-1961829581"/>
  </wne:recipientData>
  <wne:recipientData>
    <wne:active wne:val="1"/>
    <wne:hash wne:val="75879280"/>
  </wne:recipientData>
  <wne:recipientData>
    <wne:active wne:val="1"/>
    <wne:hash wne:val="999267025"/>
  </wne:recipientData>
  <wne:recipientData>
    <wne:active wne:val="1"/>
    <wne:hash wne:val="-655635238"/>
  </wne:recipientData>
  <wne:recipientData>
    <wne:active wne:val="1"/>
    <wne:hash wne:val="1170407414"/>
  </wne:recipientData>
  <wne:recipientData>
    <wne:active wne:val="1"/>
    <wne:hash wne:val="1951868932"/>
  </wne:recipientData>
  <wne:recipientData>
    <wne:active wne:val="1"/>
    <wne:hash wne:val="-2133995505"/>
  </wne:recipientData>
  <wne:recipientData>
    <wne:active wne:val="1"/>
    <wne:hash wne:val="563711494"/>
  </wne:recipientData>
  <wne:recipientData>
    <wne:active wne:val="1"/>
    <wne:hash wne:val="-60967354"/>
  </wne:recipientData>
  <wne:recipientData>
    <wne:active wne:val="1"/>
    <wne:hash wne:val="-1622607154"/>
  </wne:recipientData>
  <wne:recipientData>
    <wne:active wne:val="1"/>
    <wne:hash wne:val="-1322207962"/>
  </wne:recipientData>
  <wne:recipientData>
    <wne:active wne:val="1"/>
    <wne:hash wne:val="-2119010555"/>
  </wne:recipientData>
  <wne:recipientData>
    <wne:active wne:val="1"/>
    <wne:hash wne:val="1211542868"/>
  </wne:recipientData>
  <wne:recipientData>
    <wne:active wne:val="1"/>
    <wne:hash wne:val="-1423759476"/>
  </wne:recipientData>
  <wne:recipientData>
    <wne:active wne:val="1"/>
    <wne:hash wne:val="-1733605764"/>
  </wne:recipientData>
  <wne:recipientData>
    <wne:active wne:val="1"/>
    <wne:hash wne:val="-2088429761"/>
  </wne:recipientData>
  <wne:recipientData>
    <wne:active wne:val="1"/>
    <wne:hash wne:val="-734828255"/>
  </wne:recipientData>
  <wne:recipientData>
    <wne:active wne:val="1"/>
    <wne:hash wne:val="1341281718"/>
  </wne:recipientData>
  <wne:recipientData>
    <wne:active wne:val="1"/>
    <wne:hash wne:val="-1676911986"/>
  </wne:recipientData>
  <wne:recipientData>
    <wne:active wne:val="1"/>
    <wne:hash wne:val="1370890508"/>
  </wne:recipientData>
  <wne:recipientData>
    <wne:active wne:val="1"/>
    <wne:hash wne:val="-1116543788"/>
  </wne:recipientData>
  <wne:recipientData>
    <wne:active wne:val="1"/>
    <wne:hash wne:val="1709003322"/>
  </wne:recipientData>
  <wne:recipientData>
    <wne:active wne:val="1"/>
    <wne:hash wne:val="1017681973"/>
  </wne:recipientData>
  <wne:recipientData>
    <wne:active wne:val="1"/>
    <wne:hash wne:val="1284282571"/>
  </wne:recipientData>
  <wne:recipientData>
    <wne:active wne:val="1"/>
    <wne:hash wne:val="628592164"/>
  </wne:recipientData>
  <wne:recipientData>
    <wne:active wne:val="1"/>
    <wne:hash wne:val="1084203951"/>
  </wne:recipientData>
  <wne:recipientData>
    <wne:active wne:val="1"/>
    <wne:hash wne:val="2127763266"/>
  </wne:recipientData>
  <wne:recipientData>
    <wne:active wne:val="1"/>
    <wne:hash wne:val="1815871772"/>
  </wne:recipientData>
  <wne:recipientData>
    <wne:active wne:val="1"/>
    <wne:hash wne:val="254310764"/>
  </wne:recipientData>
  <wne:recipientData>
    <wne:active wne:val="1"/>
    <wne:hash wne:val="-1548923913"/>
  </wne:recipientData>
  <wne:recipientData>
    <wne:active wne:val="1"/>
    <wne:hash wne:val="-971625404"/>
  </wne:recipientData>
  <wne:recipientData>
    <wne:active wne:val="1"/>
    <wne:hash wne:val="-136710744"/>
  </wne:recipientData>
  <wne:recipientData>
    <wne:active wne:val="1"/>
    <wne:hash wne:val="323743656"/>
  </wne:recipientData>
  <wne:recipientData>
    <wne:active wne:val="1"/>
    <wne:hash wne:val="673453665"/>
  </wne:recipientData>
  <wne:recipientData>
    <wne:active wne:val="1"/>
    <wne:hash wne:val="-279227566"/>
  </wne:recipientData>
  <wne:recipientData>
    <wne:active wne:val="1"/>
    <wne:hash wne:val="1019371108"/>
  </wne:recipientData>
  <wne:recipientData>
    <wne:active wne:val="1"/>
    <wne:hash wne:val="752176699"/>
  </wne:recipientData>
  <wne:recipientData>
    <wne:active wne:val="1"/>
    <wne:hash wne:val="-475257315"/>
  </wne:recipientData>
  <wne:recipientData>
    <wne:active wne:val="1"/>
    <wne:hash wne:val="-1355853633"/>
  </wne:recipientData>
  <wne:recipientData>
    <wne:active wne:val="1"/>
    <wne:hash wne:val="1561567807"/>
  </wne:recipientData>
  <wne:recipientData>
    <wne:active wne:val="1"/>
    <wne:hash wne:val="-1506263184"/>
  </wne:recipientData>
  <wne:recipientData>
    <wne:active wne:val="1"/>
    <wne:hash wne:val="1316398196"/>
  </wne:recipientData>
  <wne:recipientData>
    <wne:active wne:val="1"/>
    <wne:hash wne:val="164534721"/>
  </wne:recipientData>
  <wne:recipientData>
    <wne:active wne:val="1"/>
    <wne:hash wne:val="1055004567"/>
  </wne:recipientData>
  <wne:recipientData>
    <wne:active wne:val="1"/>
    <wne:hash wne:val="-871417634"/>
  </wne:recipientData>
  <wne:recipientData>
    <wne:active wne:val="1"/>
    <wne:hash wne:val="1835342383"/>
  </wne:recipientData>
  <wne:recipientData>
    <wne:active wne:val="1"/>
    <wne:hash wne:val="1532722104"/>
  </wne:recipientData>
  <wne:recipientData>
    <wne:active wne:val="1"/>
    <wne:hash wne:val="334425793"/>
  </wne:recipientData>
  <wne:recipientData>
    <wne:active wne:val="1"/>
    <wne:hash wne:val="-197225420"/>
  </wne:recipientData>
  <wne:recipientData>
    <wne:active wne:val="1"/>
    <wne:hash wne:val="-1582681156"/>
  </wne:recipientData>
  <wne:recipientData>
    <wne:active wne:val="1"/>
    <wne:hash wne:val="1018642602"/>
  </wne:recipientData>
  <wne:recipientData>
    <wne:active wne:val="1"/>
    <wne:hash wne:val="-14674118"/>
  </wne:recipientData>
  <wne:recipientData>
    <wne:active wne:val="1"/>
    <wne:hash wne:val="1874105657"/>
  </wne:recipientData>
  <wne:recipientData>
    <wne:active wne:val="1"/>
    <wne:hash wne:val="2042763623"/>
  </wne:recipientData>
  <wne:recipientData>
    <wne:active wne:val="1"/>
    <wne:hash wne:val="-770484895"/>
  </wne:recipientData>
  <wne:recipientData>
    <wne:active wne:val="1"/>
    <wne:hash wne:val="1517029064"/>
  </wne:recipientData>
  <wne:recipientData>
    <wne:active wne:val="1"/>
    <wne:hash wne:val="-1722482501"/>
  </wne:recipientData>
  <wne:recipientData>
    <wne:active wne:val="1"/>
    <wne:hash wne:val="-1790416661"/>
  </wne:recipientData>
  <wne:recipientData>
    <wne:active wne:val="1"/>
    <wne:hash wne:val="1442455869"/>
  </wne:recipientData>
  <wne:recipientData>
    <wne:active wne:val="1"/>
    <wne:hash wne:val="-1479041692"/>
  </wne:recipientData>
  <wne:recipientData>
    <wne:active wne:val="1"/>
    <wne:hash wne:val="-397856237"/>
  </wne:recipientData>
  <wne:recipientData>
    <wne:active wne:val="1"/>
    <wne:hash wne:val="724950023"/>
  </wne:recipientData>
  <wne:recipientData>
    <wne:active wne:val="1"/>
    <wne:hash wne:val="1942277945"/>
  </wne:recipientData>
  <wne:recipientData>
    <wne:active wne:val="1"/>
    <wne:hash wne:val="-544053580"/>
  </wne:recipientData>
  <wne:recipientData>
    <wne:active wne:val="1"/>
    <wne:hash wne:val="-988389897"/>
  </wne:recipientData>
  <wne:recipientData>
    <wne:active wne:val="1"/>
    <wne:hash wne:val="-825818131"/>
  </wne:recipientData>
  <wne:recipientData>
    <wne:active wne:val="1"/>
    <wne:hash wne:val="-2109054704"/>
  </wne:recipientData>
  <wne:recipientData>
    <wne:active wne:val="1"/>
    <wne:hash wne:val="-1565282713"/>
  </wne:recipientData>
  <wne:recipientData>
    <wne:active wne:val="1"/>
    <wne:hash wne:val="1418634907"/>
  </wne:recipientData>
  <wne:recipientData>
    <wne:active wne:val="1"/>
    <wne:hash wne:val="1755887620"/>
  </wne:recipientData>
  <wne:recipientData>
    <wne:active wne:val="1"/>
    <wne:hash wne:val="286542500"/>
  </wne:recipientData>
  <wne:recipientData>
    <wne:active wne:val="1"/>
    <wne:hash wne:val="740393077"/>
  </wne:recipientData>
  <wne:recipientData>
    <wne:active wne:val="1"/>
    <wne:hash wne:val="-593048388"/>
  </wne:recipientData>
  <wne:recipientData>
    <wne:active wne:val="1"/>
    <wne:hash wne:val="-360062263"/>
  </wne:recipientData>
  <wne:recipientData>
    <wne:active wne:val="1"/>
    <wne:hash wne:val="-1475634387"/>
  </wne:recipientData>
  <wne:recipientData>
    <wne:active wne:val="1"/>
    <wne:hash wne:val="-819015488"/>
  </wne:recipientData>
  <wne:recipientData>
    <wne:active wne:val="1"/>
    <wne:hash wne:val="1560809249"/>
  </wne:recipientData>
  <wne:recipientData>
    <wne:active wne:val="1"/>
    <wne:hash wne:val="-1019534733"/>
  </wne:recipientData>
  <wne:recipientData>
    <wne:active wne:val="1"/>
    <wne:hash wne:val="2082411296"/>
  </wne:recipientData>
  <wne:recipientData>
    <wne:active wne:val="1"/>
    <wne:hash wne:val="1998051688"/>
  </wne:recipientData>
  <wne:recipientData>
    <wne:active wne:val="1"/>
    <wne:hash wne:val="224549604"/>
  </wne:recipientData>
  <wne:recipientData>
    <wne:active wne:val="1"/>
    <wne:hash wne:val="905535888"/>
  </wne:recipientData>
  <wne:recipientData>
    <wne:active wne:val="1"/>
    <wne:hash wne:val="-107955721"/>
  </wne:recipientData>
  <wne:recipientData>
    <wne:active wne:val="1"/>
    <wne:hash wne:val="1007842532"/>
  </wne:recipientData>
  <wne:recipientData>
    <wne:active wne:val="1"/>
    <wne:hash wne:val="334140331"/>
  </wne:recipientData>
  <wne:recipientData>
    <wne:active wne:val="1"/>
    <wne:hash wne:val="1926463358"/>
  </wne:recipientData>
  <wne:recipientData>
    <wne:active wne:val="1"/>
    <wne:hash wne:val="-1500473350"/>
  </wne:recipientData>
  <wne:recipientData>
    <wne:active wne:val="1"/>
    <wne:hash wne:val="-1276186534"/>
  </wne:recipientData>
  <wne:recipientData>
    <wne:active wne:val="1"/>
    <wne:hash wne:val="215521090"/>
  </wne:recipientData>
  <wne:recipientData>
    <wne:active wne:val="1"/>
    <wne:hash wne:val="1301668610"/>
  </wne:recipientData>
  <wne:recipientData>
    <wne:active wne:val="1"/>
    <wne:hash wne:val="-1269552321"/>
  </wne:recipientData>
  <wne:recipientData>
    <wne:active wne:val="1"/>
    <wne:hash wne:val="1653763215"/>
  </wne:recipientData>
  <wne:recipientData>
    <wne:active wne:val="1"/>
    <wne:hash wne:val="1349683564"/>
  </wne:recipientData>
  <wne:recipientData>
    <wne:active wne:val="1"/>
    <wne:hash wne:val="-1880803628"/>
  </wne:recipientData>
  <wne:recipientData>
    <wne:active wne:val="1"/>
    <wne:hash wne:val="962314046"/>
  </wne:recipientData>
  <wne:recipientData>
    <wne:active wne:val="1"/>
    <wne:hash wne:val="-1106550883"/>
  </wne:recipientData>
  <wne:recipientData>
    <wne:active wne:val="1"/>
    <wne:hash wne:val="-641161158"/>
  </wne:recipientData>
  <wne:recipientData>
    <wne:active wne:val="1"/>
    <wne:hash wne:val="-1802283135"/>
  </wne:recipientData>
  <wne:recipientData>
    <wne:active wne:val="1"/>
    <wne:hash wne:val="1055731935"/>
  </wne:recipientData>
  <wne:recipientData>
    <wne:active wne:val="1"/>
    <wne:hash wne:val="-1978857367"/>
  </wne:recipientData>
  <wne:recipientData>
    <wne:active wne:val="1"/>
    <wne:hash wne:val="1173443637"/>
  </wne:recipientData>
  <wne:recipientData>
    <wne:active wne:val="1"/>
    <wne:hash wne:val="-661293768"/>
  </wne:recipientData>
  <wne:recipientData>
    <wne:active wne:val="1"/>
    <wne:hash wne:val="-1969035864"/>
  </wne:recipientData>
  <wne:recipientData>
    <wne:active wne:val="1"/>
    <wne:hash wne:val="-376395013"/>
  </wne:recipientData>
  <wne:recipientData>
    <wne:active wne:val="1"/>
    <wne:hash wne:val="1988087635"/>
  </wne:recipientData>
  <wne:recipientData>
    <wne:active wne:val="1"/>
    <wne:hash wne:val="59746310"/>
  </wne:recipientData>
  <wne:recipientData>
    <wne:active wne:val="1"/>
    <wne:hash wne:val="-1047762008"/>
  </wne:recipientData>
  <wne:recipientData>
    <wne:active wne:val="1"/>
    <wne:hash wne:val="-812801258"/>
  </wne:recipientData>
  <wne:recipientData>
    <wne:active wne:val="1"/>
    <wne:hash wne:val="1102933160"/>
  </wne:recipientData>
  <wne:recipientData>
    <wne:active wne:val="1"/>
    <wne:hash wne:val="-975135892"/>
  </wne:recipientData>
  <wne:recipientData>
    <wne:active wne:val="1"/>
    <wne:hash wne:val="1234072466"/>
  </wne:recipientData>
  <wne:recipientData>
    <wne:active wne:val="1"/>
    <wne:hash wne:val="-368353720"/>
  </wne:recipientData>
  <wne:recipientData>
    <wne:active wne:val="1"/>
    <wne:hash wne:val="344428753"/>
  </wne:recipientData>
  <wne:recipientData>
    <wne:active wne:val="1"/>
    <wne:hash wne:val="-950390868"/>
  </wne:recipientData>
  <wne:recipientData>
    <wne:active wne:val="1"/>
    <wne:hash wne:val="-458458204"/>
  </wne:recipientData>
  <wne:recipientData>
    <wne:active wne:val="1"/>
    <wne:hash wne:val="319040546"/>
  </wne:recipientData>
  <wne:recipientData>
    <wne:active wne:val="1"/>
    <wne:hash wne:val="1250115182"/>
  </wne:recipientData>
  <wne:recipientData>
    <wne:active wne:val="1"/>
    <wne:hash wne:val="676995973"/>
  </wne:recipientData>
  <wne:recipientData>
    <wne:active wne:val="1"/>
    <wne:hash wne:val="287837505"/>
  </wne:recipientData>
  <wne:recipientData>
    <wne:active wne:val="1"/>
    <wne:hash wne:val="498602422"/>
  </wne:recipientData>
  <wne:recipientData>
    <wne:active wne:val="1"/>
    <wne:hash wne:val="-1616501722"/>
  </wne:recipientData>
  <wne:recipientData>
    <wne:active wne:val="1"/>
    <wne:hash wne:val="-1670042354"/>
  </wne:recipientData>
  <wne:recipientData>
    <wne:active wne:val="1"/>
    <wne:hash wne:val="1228198260"/>
  </wne:recipientData>
  <wne:recipientData>
    <wne:active wne:val="1"/>
    <wne:hash wne:val="1384447858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F:\2018 Merge renewal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checkErrors w:val="3"/>
    <w:odso>
      <w:fieldMapData>
        <w:column w:val="0"/>
        <w:lid w:val="en-AU"/>
      </w:fieldMapData>
      <w:fieldMapData>
        <w:column w:val="0"/>
        <w:lid w:val="en-AU"/>
      </w:fieldMapData>
      <w:fieldMapData>
        <w:type w:val="dbColumn"/>
        <w:name w:val="Given"/>
        <w:mappedName w:val="First Name"/>
        <w:column w:val="1"/>
        <w:lid w:val="en-AU"/>
      </w:fieldMapData>
      <w:fieldMapData>
        <w:column w:val="0"/>
        <w:lid w:val="en-AU"/>
      </w:fieldMapData>
      <w:fieldMapData>
        <w:type w:val="dbColumn"/>
        <w:name w:val="Family Name"/>
        <w:mappedName w:val="Last Name"/>
        <w:column w:val="2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type w:val="dbColumn"/>
        <w:name w:val="Phone"/>
        <w:mappedName w:val="Business Phone"/>
        <w:column w:val="3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type w:val="dbColumn"/>
        <w:name w:val="Email"/>
        <w:mappedName w:val="E-mail Address"/>
        <w:column w:val="5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fieldMapData>
        <w:column w:val="0"/>
        <w:lid w:val="en-AU"/>
      </w:fieldMapData>
      <w:recipientData r:id="rId2"/>
    </w:odso>
  </w:mailMerge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B1F"/>
    <w:rsid w:val="00004A3A"/>
    <w:rsid w:val="00004E6B"/>
    <w:rsid w:val="00004E6E"/>
    <w:rsid w:val="00004EFD"/>
    <w:rsid w:val="0000683E"/>
    <w:rsid w:val="0001449F"/>
    <w:rsid w:val="00015F46"/>
    <w:rsid w:val="000208C4"/>
    <w:rsid w:val="00022474"/>
    <w:rsid w:val="0002336B"/>
    <w:rsid w:val="000250A4"/>
    <w:rsid w:val="00025740"/>
    <w:rsid w:val="00034F8D"/>
    <w:rsid w:val="00036B2C"/>
    <w:rsid w:val="000400BF"/>
    <w:rsid w:val="00042B56"/>
    <w:rsid w:val="00043725"/>
    <w:rsid w:val="00043DC2"/>
    <w:rsid w:val="000456C1"/>
    <w:rsid w:val="00045C8E"/>
    <w:rsid w:val="00054787"/>
    <w:rsid w:val="00054858"/>
    <w:rsid w:val="00056C89"/>
    <w:rsid w:val="00056EF9"/>
    <w:rsid w:val="0005782C"/>
    <w:rsid w:val="0006376F"/>
    <w:rsid w:val="000701C4"/>
    <w:rsid w:val="000702AF"/>
    <w:rsid w:val="00070970"/>
    <w:rsid w:val="00073A34"/>
    <w:rsid w:val="0007419B"/>
    <w:rsid w:val="0007463B"/>
    <w:rsid w:val="000746D4"/>
    <w:rsid w:val="00075114"/>
    <w:rsid w:val="00080074"/>
    <w:rsid w:val="000846F7"/>
    <w:rsid w:val="00087692"/>
    <w:rsid w:val="000879B4"/>
    <w:rsid w:val="000908CB"/>
    <w:rsid w:val="00090BF6"/>
    <w:rsid w:val="0009207B"/>
    <w:rsid w:val="000933D6"/>
    <w:rsid w:val="00095002"/>
    <w:rsid w:val="000961A2"/>
    <w:rsid w:val="000972D6"/>
    <w:rsid w:val="000976E9"/>
    <w:rsid w:val="000A1F6C"/>
    <w:rsid w:val="000A3402"/>
    <w:rsid w:val="000A4672"/>
    <w:rsid w:val="000A46A0"/>
    <w:rsid w:val="000B10AD"/>
    <w:rsid w:val="000B2A55"/>
    <w:rsid w:val="000B329C"/>
    <w:rsid w:val="000B3713"/>
    <w:rsid w:val="000B375C"/>
    <w:rsid w:val="000B7958"/>
    <w:rsid w:val="000C0F68"/>
    <w:rsid w:val="000C3C6E"/>
    <w:rsid w:val="000C5E77"/>
    <w:rsid w:val="000D6270"/>
    <w:rsid w:val="000D69B1"/>
    <w:rsid w:val="000E0C76"/>
    <w:rsid w:val="000E2BB9"/>
    <w:rsid w:val="000E34EF"/>
    <w:rsid w:val="000E39B5"/>
    <w:rsid w:val="000E4DD6"/>
    <w:rsid w:val="000F7C31"/>
    <w:rsid w:val="00100DAD"/>
    <w:rsid w:val="00102BC4"/>
    <w:rsid w:val="00106D03"/>
    <w:rsid w:val="00113597"/>
    <w:rsid w:val="00113C62"/>
    <w:rsid w:val="00114E61"/>
    <w:rsid w:val="0011586A"/>
    <w:rsid w:val="001254CF"/>
    <w:rsid w:val="00125AE5"/>
    <w:rsid w:val="00130ECC"/>
    <w:rsid w:val="00131406"/>
    <w:rsid w:val="00131869"/>
    <w:rsid w:val="00132335"/>
    <w:rsid w:val="001354C6"/>
    <w:rsid w:val="0013568E"/>
    <w:rsid w:val="00136BFA"/>
    <w:rsid w:val="00136F6A"/>
    <w:rsid w:val="0014452B"/>
    <w:rsid w:val="00144548"/>
    <w:rsid w:val="001509AF"/>
    <w:rsid w:val="00151C64"/>
    <w:rsid w:val="00151D43"/>
    <w:rsid w:val="001524F5"/>
    <w:rsid w:val="00153714"/>
    <w:rsid w:val="00153716"/>
    <w:rsid w:val="001538D4"/>
    <w:rsid w:val="001564EB"/>
    <w:rsid w:val="0015773F"/>
    <w:rsid w:val="00160B9E"/>
    <w:rsid w:val="00162DBF"/>
    <w:rsid w:val="00164E71"/>
    <w:rsid w:val="00166079"/>
    <w:rsid w:val="00166B40"/>
    <w:rsid w:val="00171B3B"/>
    <w:rsid w:val="00172399"/>
    <w:rsid w:val="00175578"/>
    <w:rsid w:val="0017721B"/>
    <w:rsid w:val="00177FF3"/>
    <w:rsid w:val="00180BAC"/>
    <w:rsid w:val="00181880"/>
    <w:rsid w:val="0018358A"/>
    <w:rsid w:val="00184EDB"/>
    <w:rsid w:val="0018527E"/>
    <w:rsid w:val="001906E0"/>
    <w:rsid w:val="0019117F"/>
    <w:rsid w:val="001926A2"/>
    <w:rsid w:val="00194A4D"/>
    <w:rsid w:val="00195AFD"/>
    <w:rsid w:val="001960D2"/>
    <w:rsid w:val="001964B3"/>
    <w:rsid w:val="0019739F"/>
    <w:rsid w:val="001A234A"/>
    <w:rsid w:val="001A2AB6"/>
    <w:rsid w:val="001A5693"/>
    <w:rsid w:val="001A7594"/>
    <w:rsid w:val="001B77C5"/>
    <w:rsid w:val="001C2514"/>
    <w:rsid w:val="001C282E"/>
    <w:rsid w:val="001C38BE"/>
    <w:rsid w:val="001C591D"/>
    <w:rsid w:val="001C77D8"/>
    <w:rsid w:val="001D1D62"/>
    <w:rsid w:val="001D59BC"/>
    <w:rsid w:val="001D5D0E"/>
    <w:rsid w:val="001E2145"/>
    <w:rsid w:val="001E2ECB"/>
    <w:rsid w:val="001E606B"/>
    <w:rsid w:val="001E733E"/>
    <w:rsid w:val="001E7A2F"/>
    <w:rsid w:val="001F0409"/>
    <w:rsid w:val="001F2F78"/>
    <w:rsid w:val="001F4AF9"/>
    <w:rsid w:val="002010B3"/>
    <w:rsid w:val="0020221A"/>
    <w:rsid w:val="00204F0A"/>
    <w:rsid w:val="00211553"/>
    <w:rsid w:val="002123BE"/>
    <w:rsid w:val="0021456C"/>
    <w:rsid w:val="0021564F"/>
    <w:rsid w:val="0021694C"/>
    <w:rsid w:val="00220586"/>
    <w:rsid w:val="0022287E"/>
    <w:rsid w:val="00230A40"/>
    <w:rsid w:val="00231152"/>
    <w:rsid w:val="00233256"/>
    <w:rsid w:val="00233938"/>
    <w:rsid w:val="002350CD"/>
    <w:rsid w:val="00240988"/>
    <w:rsid w:val="00240F94"/>
    <w:rsid w:val="0024333A"/>
    <w:rsid w:val="002439EC"/>
    <w:rsid w:val="00250D6B"/>
    <w:rsid w:val="00251431"/>
    <w:rsid w:val="00252636"/>
    <w:rsid w:val="00252E58"/>
    <w:rsid w:val="00255268"/>
    <w:rsid w:val="002605A2"/>
    <w:rsid w:val="00261085"/>
    <w:rsid w:val="0026314E"/>
    <w:rsid w:val="002645FC"/>
    <w:rsid w:val="00272CC8"/>
    <w:rsid w:val="00273ADB"/>
    <w:rsid w:val="00273F22"/>
    <w:rsid w:val="002747AF"/>
    <w:rsid w:val="0027550F"/>
    <w:rsid w:val="00275E6E"/>
    <w:rsid w:val="0028102F"/>
    <w:rsid w:val="0028261D"/>
    <w:rsid w:val="00285948"/>
    <w:rsid w:val="002860D0"/>
    <w:rsid w:val="00291228"/>
    <w:rsid w:val="00295249"/>
    <w:rsid w:val="002A3F6F"/>
    <w:rsid w:val="002A4AFF"/>
    <w:rsid w:val="002A6533"/>
    <w:rsid w:val="002A6BE8"/>
    <w:rsid w:val="002A75A4"/>
    <w:rsid w:val="002A7645"/>
    <w:rsid w:val="002A7EAA"/>
    <w:rsid w:val="002B42D8"/>
    <w:rsid w:val="002B60CD"/>
    <w:rsid w:val="002B6889"/>
    <w:rsid w:val="002C182B"/>
    <w:rsid w:val="002C3FBD"/>
    <w:rsid w:val="002C4102"/>
    <w:rsid w:val="002C5B56"/>
    <w:rsid w:val="002C60E6"/>
    <w:rsid w:val="002C651E"/>
    <w:rsid w:val="002C71AF"/>
    <w:rsid w:val="002D479B"/>
    <w:rsid w:val="002D74F2"/>
    <w:rsid w:val="002E270B"/>
    <w:rsid w:val="002E2A43"/>
    <w:rsid w:val="002E4C70"/>
    <w:rsid w:val="002E527B"/>
    <w:rsid w:val="002E5B79"/>
    <w:rsid w:val="002E656E"/>
    <w:rsid w:val="002F0094"/>
    <w:rsid w:val="002F1F57"/>
    <w:rsid w:val="002F1F7A"/>
    <w:rsid w:val="002F3FA4"/>
    <w:rsid w:val="002F4DC9"/>
    <w:rsid w:val="00301A72"/>
    <w:rsid w:val="00303F75"/>
    <w:rsid w:val="003048C8"/>
    <w:rsid w:val="003052D5"/>
    <w:rsid w:val="0030705A"/>
    <w:rsid w:val="00307300"/>
    <w:rsid w:val="00307830"/>
    <w:rsid w:val="003101A6"/>
    <w:rsid w:val="00311DBA"/>
    <w:rsid w:val="003161CE"/>
    <w:rsid w:val="00317320"/>
    <w:rsid w:val="003225D5"/>
    <w:rsid w:val="0032282D"/>
    <w:rsid w:val="00326F68"/>
    <w:rsid w:val="00327BC2"/>
    <w:rsid w:val="003315E4"/>
    <w:rsid w:val="00331ACE"/>
    <w:rsid w:val="00337883"/>
    <w:rsid w:val="00340D4C"/>
    <w:rsid w:val="003410E7"/>
    <w:rsid w:val="00343786"/>
    <w:rsid w:val="003448C7"/>
    <w:rsid w:val="00345FB1"/>
    <w:rsid w:val="003510FF"/>
    <w:rsid w:val="00352677"/>
    <w:rsid w:val="00352A7A"/>
    <w:rsid w:val="0035368D"/>
    <w:rsid w:val="00360100"/>
    <w:rsid w:val="0036475E"/>
    <w:rsid w:val="00364B80"/>
    <w:rsid w:val="003662E9"/>
    <w:rsid w:val="00367A59"/>
    <w:rsid w:val="00370347"/>
    <w:rsid w:val="003710E3"/>
    <w:rsid w:val="003715BD"/>
    <w:rsid w:val="0037268F"/>
    <w:rsid w:val="003747A2"/>
    <w:rsid w:val="00374DBB"/>
    <w:rsid w:val="00376609"/>
    <w:rsid w:val="003766FB"/>
    <w:rsid w:val="00376752"/>
    <w:rsid w:val="00376E20"/>
    <w:rsid w:val="00377F35"/>
    <w:rsid w:val="00377F3F"/>
    <w:rsid w:val="00383EB3"/>
    <w:rsid w:val="00385B35"/>
    <w:rsid w:val="00386768"/>
    <w:rsid w:val="00393A24"/>
    <w:rsid w:val="003947B8"/>
    <w:rsid w:val="00395F8F"/>
    <w:rsid w:val="00397401"/>
    <w:rsid w:val="003A21C2"/>
    <w:rsid w:val="003A289C"/>
    <w:rsid w:val="003A4F89"/>
    <w:rsid w:val="003B1B39"/>
    <w:rsid w:val="003B43DA"/>
    <w:rsid w:val="003B5539"/>
    <w:rsid w:val="003B7C47"/>
    <w:rsid w:val="003C05BE"/>
    <w:rsid w:val="003C0E67"/>
    <w:rsid w:val="003C3163"/>
    <w:rsid w:val="003D184F"/>
    <w:rsid w:val="003D33B0"/>
    <w:rsid w:val="003D55E4"/>
    <w:rsid w:val="003E3E0B"/>
    <w:rsid w:val="003E5688"/>
    <w:rsid w:val="003E5E6D"/>
    <w:rsid w:val="003F1E04"/>
    <w:rsid w:val="003F4E72"/>
    <w:rsid w:val="003F54AF"/>
    <w:rsid w:val="003F6440"/>
    <w:rsid w:val="003F7A0F"/>
    <w:rsid w:val="00400543"/>
    <w:rsid w:val="004034EA"/>
    <w:rsid w:val="004111F8"/>
    <w:rsid w:val="00412102"/>
    <w:rsid w:val="0041259C"/>
    <w:rsid w:val="0041401B"/>
    <w:rsid w:val="00414094"/>
    <w:rsid w:val="0041498B"/>
    <w:rsid w:val="00416D14"/>
    <w:rsid w:val="0042081F"/>
    <w:rsid w:val="00420C8C"/>
    <w:rsid w:val="00422CD2"/>
    <w:rsid w:val="00430ED7"/>
    <w:rsid w:val="004313BA"/>
    <w:rsid w:val="004335CF"/>
    <w:rsid w:val="0043500D"/>
    <w:rsid w:val="004374AE"/>
    <w:rsid w:val="00440FA7"/>
    <w:rsid w:val="00446E9C"/>
    <w:rsid w:val="004478B3"/>
    <w:rsid w:val="00447BA4"/>
    <w:rsid w:val="0045277A"/>
    <w:rsid w:val="0045352C"/>
    <w:rsid w:val="0045499A"/>
    <w:rsid w:val="0045713F"/>
    <w:rsid w:val="004657DE"/>
    <w:rsid w:val="00465CD1"/>
    <w:rsid w:val="00470A36"/>
    <w:rsid w:val="0047147B"/>
    <w:rsid w:val="004735E5"/>
    <w:rsid w:val="00474119"/>
    <w:rsid w:val="00474C4B"/>
    <w:rsid w:val="00476EDE"/>
    <w:rsid w:val="00477AB5"/>
    <w:rsid w:val="004800D8"/>
    <w:rsid w:val="00481128"/>
    <w:rsid w:val="00481E3F"/>
    <w:rsid w:val="00484081"/>
    <w:rsid w:val="00486DE5"/>
    <w:rsid w:val="00490644"/>
    <w:rsid w:val="004922A5"/>
    <w:rsid w:val="00493522"/>
    <w:rsid w:val="004943EF"/>
    <w:rsid w:val="004A7405"/>
    <w:rsid w:val="004A7FBD"/>
    <w:rsid w:val="004B2137"/>
    <w:rsid w:val="004B3639"/>
    <w:rsid w:val="004B4E8B"/>
    <w:rsid w:val="004B71BD"/>
    <w:rsid w:val="004B7B12"/>
    <w:rsid w:val="004C0D33"/>
    <w:rsid w:val="004C2EAE"/>
    <w:rsid w:val="004C426E"/>
    <w:rsid w:val="004D0842"/>
    <w:rsid w:val="004D1017"/>
    <w:rsid w:val="004D1216"/>
    <w:rsid w:val="004D690C"/>
    <w:rsid w:val="004D6CB9"/>
    <w:rsid w:val="004E1DCB"/>
    <w:rsid w:val="004E3383"/>
    <w:rsid w:val="004E4E23"/>
    <w:rsid w:val="004E796E"/>
    <w:rsid w:val="004F0244"/>
    <w:rsid w:val="004F1206"/>
    <w:rsid w:val="004F3617"/>
    <w:rsid w:val="004F4011"/>
    <w:rsid w:val="00500419"/>
    <w:rsid w:val="00501D11"/>
    <w:rsid w:val="00503069"/>
    <w:rsid w:val="00503B35"/>
    <w:rsid w:val="00506481"/>
    <w:rsid w:val="00510A84"/>
    <w:rsid w:val="0051394D"/>
    <w:rsid w:val="00515BC8"/>
    <w:rsid w:val="00516BE3"/>
    <w:rsid w:val="0051712C"/>
    <w:rsid w:val="005238DD"/>
    <w:rsid w:val="005241FF"/>
    <w:rsid w:val="00525F92"/>
    <w:rsid w:val="005359E9"/>
    <w:rsid w:val="00537EED"/>
    <w:rsid w:val="005412D8"/>
    <w:rsid w:val="00544AA3"/>
    <w:rsid w:val="00545F23"/>
    <w:rsid w:val="00547166"/>
    <w:rsid w:val="0054740F"/>
    <w:rsid w:val="00555476"/>
    <w:rsid w:val="00556623"/>
    <w:rsid w:val="00557402"/>
    <w:rsid w:val="0055777E"/>
    <w:rsid w:val="00560259"/>
    <w:rsid w:val="005615EB"/>
    <w:rsid w:val="00563080"/>
    <w:rsid w:val="00566F1A"/>
    <w:rsid w:val="005674CB"/>
    <w:rsid w:val="00567DF0"/>
    <w:rsid w:val="00572716"/>
    <w:rsid w:val="0057626D"/>
    <w:rsid w:val="00576BF7"/>
    <w:rsid w:val="00576DF5"/>
    <w:rsid w:val="005779A2"/>
    <w:rsid w:val="0058346C"/>
    <w:rsid w:val="005837CC"/>
    <w:rsid w:val="005844A0"/>
    <w:rsid w:val="00584E58"/>
    <w:rsid w:val="005852A6"/>
    <w:rsid w:val="00585AF5"/>
    <w:rsid w:val="00590131"/>
    <w:rsid w:val="0059023D"/>
    <w:rsid w:val="00591BC5"/>
    <w:rsid w:val="00593FB4"/>
    <w:rsid w:val="0059488A"/>
    <w:rsid w:val="00594B0C"/>
    <w:rsid w:val="005967EC"/>
    <w:rsid w:val="00596B5E"/>
    <w:rsid w:val="00596CCB"/>
    <w:rsid w:val="005A40C0"/>
    <w:rsid w:val="005A46E0"/>
    <w:rsid w:val="005A6897"/>
    <w:rsid w:val="005A69C2"/>
    <w:rsid w:val="005A6A4A"/>
    <w:rsid w:val="005A6C0B"/>
    <w:rsid w:val="005A7004"/>
    <w:rsid w:val="005A7095"/>
    <w:rsid w:val="005A7503"/>
    <w:rsid w:val="005B092E"/>
    <w:rsid w:val="005B3E51"/>
    <w:rsid w:val="005C04BD"/>
    <w:rsid w:val="005C14DB"/>
    <w:rsid w:val="005C2030"/>
    <w:rsid w:val="005C3F5A"/>
    <w:rsid w:val="005C4006"/>
    <w:rsid w:val="005C6B51"/>
    <w:rsid w:val="005D03E4"/>
    <w:rsid w:val="005D4FF9"/>
    <w:rsid w:val="005D5CC2"/>
    <w:rsid w:val="005E1060"/>
    <w:rsid w:val="005E5B0C"/>
    <w:rsid w:val="005E69C1"/>
    <w:rsid w:val="005F09D7"/>
    <w:rsid w:val="005F0F76"/>
    <w:rsid w:val="005F1CFB"/>
    <w:rsid w:val="00602E09"/>
    <w:rsid w:val="00605FBE"/>
    <w:rsid w:val="00613BA2"/>
    <w:rsid w:val="00614E10"/>
    <w:rsid w:val="00615697"/>
    <w:rsid w:val="0061621D"/>
    <w:rsid w:val="00616DC9"/>
    <w:rsid w:val="006202A5"/>
    <w:rsid w:val="006215D9"/>
    <w:rsid w:val="00622E2F"/>
    <w:rsid w:val="00623CAB"/>
    <w:rsid w:val="006263FD"/>
    <w:rsid w:val="00627611"/>
    <w:rsid w:val="00636364"/>
    <w:rsid w:val="006475DB"/>
    <w:rsid w:val="006514DE"/>
    <w:rsid w:val="00652BA2"/>
    <w:rsid w:val="00654477"/>
    <w:rsid w:val="00662973"/>
    <w:rsid w:val="00662C19"/>
    <w:rsid w:val="006655F7"/>
    <w:rsid w:val="006658FF"/>
    <w:rsid w:val="00673352"/>
    <w:rsid w:val="00675685"/>
    <w:rsid w:val="0067645D"/>
    <w:rsid w:val="006773A6"/>
    <w:rsid w:val="006830CD"/>
    <w:rsid w:val="00684DC5"/>
    <w:rsid w:val="006850A8"/>
    <w:rsid w:val="0068551A"/>
    <w:rsid w:val="0068723C"/>
    <w:rsid w:val="006936C2"/>
    <w:rsid w:val="00694DED"/>
    <w:rsid w:val="00695FCE"/>
    <w:rsid w:val="006A1150"/>
    <w:rsid w:val="006A49A6"/>
    <w:rsid w:val="006A5EB6"/>
    <w:rsid w:val="006B2973"/>
    <w:rsid w:val="006B3074"/>
    <w:rsid w:val="006B32B7"/>
    <w:rsid w:val="006B3950"/>
    <w:rsid w:val="006B53D1"/>
    <w:rsid w:val="006B7C6A"/>
    <w:rsid w:val="006C2934"/>
    <w:rsid w:val="006C2A0C"/>
    <w:rsid w:val="006C3538"/>
    <w:rsid w:val="006C3DD2"/>
    <w:rsid w:val="006D000F"/>
    <w:rsid w:val="006D0EE8"/>
    <w:rsid w:val="006D3DD2"/>
    <w:rsid w:val="006D6A14"/>
    <w:rsid w:val="006D782B"/>
    <w:rsid w:val="006E01C2"/>
    <w:rsid w:val="006E2C6E"/>
    <w:rsid w:val="006E323F"/>
    <w:rsid w:val="006E3654"/>
    <w:rsid w:val="006E49B0"/>
    <w:rsid w:val="006E4DD6"/>
    <w:rsid w:val="006E755B"/>
    <w:rsid w:val="006E7995"/>
    <w:rsid w:val="006E7DDD"/>
    <w:rsid w:val="006F01EC"/>
    <w:rsid w:val="006F0632"/>
    <w:rsid w:val="006F0EED"/>
    <w:rsid w:val="006F146B"/>
    <w:rsid w:val="006F1B71"/>
    <w:rsid w:val="006F3116"/>
    <w:rsid w:val="006F3510"/>
    <w:rsid w:val="006F5CCD"/>
    <w:rsid w:val="006F668A"/>
    <w:rsid w:val="006F6EBD"/>
    <w:rsid w:val="006F77E9"/>
    <w:rsid w:val="0071022A"/>
    <w:rsid w:val="00710687"/>
    <w:rsid w:val="00711885"/>
    <w:rsid w:val="00714660"/>
    <w:rsid w:val="00717BFE"/>
    <w:rsid w:val="007203BA"/>
    <w:rsid w:val="007205A7"/>
    <w:rsid w:val="00721AB5"/>
    <w:rsid w:val="00723779"/>
    <w:rsid w:val="0072442B"/>
    <w:rsid w:val="00724C8B"/>
    <w:rsid w:val="0072538E"/>
    <w:rsid w:val="007261BD"/>
    <w:rsid w:val="007267E6"/>
    <w:rsid w:val="00727DCA"/>
    <w:rsid w:val="007303F2"/>
    <w:rsid w:val="0073256F"/>
    <w:rsid w:val="00734426"/>
    <w:rsid w:val="00734B0C"/>
    <w:rsid w:val="00734D36"/>
    <w:rsid w:val="00737A39"/>
    <w:rsid w:val="0074024F"/>
    <w:rsid w:val="00741F48"/>
    <w:rsid w:val="00742D54"/>
    <w:rsid w:val="007435E5"/>
    <w:rsid w:val="007455D0"/>
    <w:rsid w:val="00745BF8"/>
    <w:rsid w:val="0074657F"/>
    <w:rsid w:val="007469DB"/>
    <w:rsid w:val="00747866"/>
    <w:rsid w:val="00747B9E"/>
    <w:rsid w:val="00747C33"/>
    <w:rsid w:val="00747EEF"/>
    <w:rsid w:val="00750309"/>
    <w:rsid w:val="007505D5"/>
    <w:rsid w:val="00753125"/>
    <w:rsid w:val="0075574D"/>
    <w:rsid w:val="007574E8"/>
    <w:rsid w:val="00761453"/>
    <w:rsid w:val="00763FBD"/>
    <w:rsid w:val="00765AB6"/>
    <w:rsid w:val="00765EE9"/>
    <w:rsid w:val="00770656"/>
    <w:rsid w:val="00772613"/>
    <w:rsid w:val="007726F1"/>
    <w:rsid w:val="007735C6"/>
    <w:rsid w:val="00773E3E"/>
    <w:rsid w:val="00775430"/>
    <w:rsid w:val="0078136F"/>
    <w:rsid w:val="00783FBA"/>
    <w:rsid w:val="007862DC"/>
    <w:rsid w:val="007879C8"/>
    <w:rsid w:val="00790C5C"/>
    <w:rsid w:val="00790FCD"/>
    <w:rsid w:val="00791333"/>
    <w:rsid w:val="007914DE"/>
    <w:rsid w:val="00793F54"/>
    <w:rsid w:val="00794234"/>
    <w:rsid w:val="00794ABA"/>
    <w:rsid w:val="0079640D"/>
    <w:rsid w:val="007A073E"/>
    <w:rsid w:val="007A0E3D"/>
    <w:rsid w:val="007A2C74"/>
    <w:rsid w:val="007A3FA6"/>
    <w:rsid w:val="007A4D60"/>
    <w:rsid w:val="007A5038"/>
    <w:rsid w:val="007A67A7"/>
    <w:rsid w:val="007B2144"/>
    <w:rsid w:val="007B3A93"/>
    <w:rsid w:val="007B7BAE"/>
    <w:rsid w:val="007C1063"/>
    <w:rsid w:val="007C1517"/>
    <w:rsid w:val="007C24FC"/>
    <w:rsid w:val="007C3256"/>
    <w:rsid w:val="007C5F89"/>
    <w:rsid w:val="007D208C"/>
    <w:rsid w:val="007D362E"/>
    <w:rsid w:val="007D50AF"/>
    <w:rsid w:val="007D572B"/>
    <w:rsid w:val="007D6596"/>
    <w:rsid w:val="007D6CB5"/>
    <w:rsid w:val="007D7CE0"/>
    <w:rsid w:val="007E2647"/>
    <w:rsid w:val="007E4287"/>
    <w:rsid w:val="007E64C9"/>
    <w:rsid w:val="007E6B0E"/>
    <w:rsid w:val="007F0C9F"/>
    <w:rsid w:val="007F1102"/>
    <w:rsid w:val="007F26F1"/>
    <w:rsid w:val="007F6D47"/>
    <w:rsid w:val="008023E4"/>
    <w:rsid w:val="00803097"/>
    <w:rsid w:val="0080356F"/>
    <w:rsid w:val="00804F6C"/>
    <w:rsid w:val="0080564E"/>
    <w:rsid w:val="00810A53"/>
    <w:rsid w:val="008119D9"/>
    <w:rsid w:val="00812098"/>
    <w:rsid w:val="008137AA"/>
    <w:rsid w:val="00814941"/>
    <w:rsid w:val="00814E06"/>
    <w:rsid w:val="008236D6"/>
    <w:rsid w:val="00825870"/>
    <w:rsid w:val="00826738"/>
    <w:rsid w:val="00826E1E"/>
    <w:rsid w:val="00827320"/>
    <w:rsid w:val="00832CE6"/>
    <w:rsid w:val="0083473A"/>
    <w:rsid w:val="008364C0"/>
    <w:rsid w:val="0084036F"/>
    <w:rsid w:val="008404BD"/>
    <w:rsid w:val="00841714"/>
    <w:rsid w:val="0084223D"/>
    <w:rsid w:val="008427FF"/>
    <w:rsid w:val="00843C2F"/>
    <w:rsid w:val="0084522E"/>
    <w:rsid w:val="00845E65"/>
    <w:rsid w:val="008476BB"/>
    <w:rsid w:val="00855FB0"/>
    <w:rsid w:val="00856C44"/>
    <w:rsid w:val="008577B6"/>
    <w:rsid w:val="008617E4"/>
    <w:rsid w:val="00862037"/>
    <w:rsid w:val="00863BD5"/>
    <w:rsid w:val="008641B4"/>
    <w:rsid w:val="00866F9A"/>
    <w:rsid w:val="00867EA6"/>
    <w:rsid w:val="00872F16"/>
    <w:rsid w:val="00873D6C"/>
    <w:rsid w:val="00874EEC"/>
    <w:rsid w:val="00877306"/>
    <w:rsid w:val="00880378"/>
    <w:rsid w:val="008815B2"/>
    <w:rsid w:val="00882F2E"/>
    <w:rsid w:val="0088584B"/>
    <w:rsid w:val="008863AB"/>
    <w:rsid w:val="00887825"/>
    <w:rsid w:val="0089370B"/>
    <w:rsid w:val="00897016"/>
    <w:rsid w:val="00897B11"/>
    <w:rsid w:val="008A0F91"/>
    <w:rsid w:val="008A1843"/>
    <w:rsid w:val="008A1D5C"/>
    <w:rsid w:val="008A7B2A"/>
    <w:rsid w:val="008B255A"/>
    <w:rsid w:val="008B3D37"/>
    <w:rsid w:val="008B6051"/>
    <w:rsid w:val="008C034E"/>
    <w:rsid w:val="008C03F8"/>
    <w:rsid w:val="008C0F63"/>
    <w:rsid w:val="008C1DE7"/>
    <w:rsid w:val="008C1E07"/>
    <w:rsid w:val="008C369B"/>
    <w:rsid w:val="008C3988"/>
    <w:rsid w:val="008C7525"/>
    <w:rsid w:val="008D0BD7"/>
    <w:rsid w:val="008D0F56"/>
    <w:rsid w:val="008D1045"/>
    <w:rsid w:val="008D2749"/>
    <w:rsid w:val="008D3F0B"/>
    <w:rsid w:val="008D61DD"/>
    <w:rsid w:val="008D7171"/>
    <w:rsid w:val="008E16B0"/>
    <w:rsid w:val="008E1A3F"/>
    <w:rsid w:val="008E3C05"/>
    <w:rsid w:val="008E4D50"/>
    <w:rsid w:val="008E704E"/>
    <w:rsid w:val="008F3299"/>
    <w:rsid w:val="008F60FB"/>
    <w:rsid w:val="00900C52"/>
    <w:rsid w:val="00901938"/>
    <w:rsid w:val="00904664"/>
    <w:rsid w:val="00904787"/>
    <w:rsid w:val="00905ED9"/>
    <w:rsid w:val="0090658E"/>
    <w:rsid w:val="00913BCF"/>
    <w:rsid w:val="00913BE8"/>
    <w:rsid w:val="00915E99"/>
    <w:rsid w:val="00916445"/>
    <w:rsid w:val="009178E9"/>
    <w:rsid w:val="00920F9A"/>
    <w:rsid w:val="009217C1"/>
    <w:rsid w:val="00921B14"/>
    <w:rsid w:val="00921B74"/>
    <w:rsid w:val="009242B1"/>
    <w:rsid w:val="009256E6"/>
    <w:rsid w:val="0092595A"/>
    <w:rsid w:val="00927078"/>
    <w:rsid w:val="00927C36"/>
    <w:rsid w:val="00930292"/>
    <w:rsid w:val="009322C3"/>
    <w:rsid w:val="00935161"/>
    <w:rsid w:val="0093618D"/>
    <w:rsid w:val="00936F71"/>
    <w:rsid w:val="00937B22"/>
    <w:rsid w:val="00942481"/>
    <w:rsid w:val="0094513A"/>
    <w:rsid w:val="00945CEB"/>
    <w:rsid w:val="00947C81"/>
    <w:rsid w:val="00951A1A"/>
    <w:rsid w:val="009528C7"/>
    <w:rsid w:val="00953B70"/>
    <w:rsid w:val="009550D5"/>
    <w:rsid w:val="009558BE"/>
    <w:rsid w:val="00960C46"/>
    <w:rsid w:val="00962349"/>
    <w:rsid w:val="009623E3"/>
    <w:rsid w:val="00966A9D"/>
    <w:rsid w:val="00970B54"/>
    <w:rsid w:val="0097107C"/>
    <w:rsid w:val="00972ABB"/>
    <w:rsid w:val="00974777"/>
    <w:rsid w:val="00974DB5"/>
    <w:rsid w:val="00976B24"/>
    <w:rsid w:val="00980477"/>
    <w:rsid w:val="00982805"/>
    <w:rsid w:val="00985354"/>
    <w:rsid w:val="009902F6"/>
    <w:rsid w:val="00991DAB"/>
    <w:rsid w:val="00994189"/>
    <w:rsid w:val="00994515"/>
    <w:rsid w:val="00995AAF"/>
    <w:rsid w:val="009A2F02"/>
    <w:rsid w:val="009A3A8D"/>
    <w:rsid w:val="009A3DDD"/>
    <w:rsid w:val="009A5A81"/>
    <w:rsid w:val="009B0B63"/>
    <w:rsid w:val="009B370E"/>
    <w:rsid w:val="009B3F5A"/>
    <w:rsid w:val="009B5248"/>
    <w:rsid w:val="009B6048"/>
    <w:rsid w:val="009B7FB0"/>
    <w:rsid w:val="009C0615"/>
    <w:rsid w:val="009C11EF"/>
    <w:rsid w:val="009C5317"/>
    <w:rsid w:val="009C5589"/>
    <w:rsid w:val="009C6C72"/>
    <w:rsid w:val="009D489B"/>
    <w:rsid w:val="009D4F61"/>
    <w:rsid w:val="009D503E"/>
    <w:rsid w:val="009D59C1"/>
    <w:rsid w:val="009D5DB2"/>
    <w:rsid w:val="009E015B"/>
    <w:rsid w:val="009E1B61"/>
    <w:rsid w:val="009E7BD0"/>
    <w:rsid w:val="009F01D8"/>
    <w:rsid w:val="009F16E8"/>
    <w:rsid w:val="009F7057"/>
    <w:rsid w:val="009F786A"/>
    <w:rsid w:val="00A025B0"/>
    <w:rsid w:val="00A06556"/>
    <w:rsid w:val="00A109AF"/>
    <w:rsid w:val="00A123AC"/>
    <w:rsid w:val="00A14A47"/>
    <w:rsid w:val="00A17004"/>
    <w:rsid w:val="00A20005"/>
    <w:rsid w:val="00A21569"/>
    <w:rsid w:val="00A21828"/>
    <w:rsid w:val="00A22149"/>
    <w:rsid w:val="00A23851"/>
    <w:rsid w:val="00A24154"/>
    <w:rsid w:val="00A26EF4"/>
    <w:rsid w:val="00A27B22"/>
    <w:rsid w:val="00A27C73"/>
    <w:rsid w:val="00A312A7"/>
    <w:rsid w:val="00A34AC1"/>
    <w:rsid w:val="00A3779C"/>
    <w:rsid w:val="00A37B76"/>
    <w:rsid w:val="00A4314E"/>
    <w:rsid w:val="00A453BD"/>
    <w:rsid w:val="00A526BD"/>
    <w:rsid w:val="00A53469"/>
    <w:rsid w:val="00A53C94"/>
    <w:rsid w:val="00A54507"/>
    <w:rsid w:val="00A5596F"/>
    <w:rsid w:val="00A614B7"/>
    <w:rsid w:val="00A61EC3"/>
    <w:rsid w:val="00A63623"/>
    <w:rsid w:val="00A645D8"/>
    <w:rsid w:val="00A65278"/>
    <w:rsid w:val="00A66232"/>
    <w:rsid w:val="00A6699C"/>
    <w:rsid w:val="00A67518"/>
    <w:rsid w:val="00A713EA"/>
    <w:rsid w:val="00A72086"/>
    <w:rsid w:val="00A73BD0"/>
    <w:rsid w:val="00A77A51"/>
    <w:rsid w:val="00A77D9B"/>
    <w:rsid w:val="00A8033C"/>
    <w:rsid w:val="00A81DEA"/>
    <w:rsid w:val="00A84895"/>
    <w:rsid w:val="00A869D6"/>
    <w:rsid w:val="00A9152E"/>
    <w:rsid w:val="00A93C99"/>
    <w:rsid w:val="00A96404"/>
    <w:rsid w:val="00A96FFD"/>
    <w:rsid w:val="00AA15E6"/>
    <w:rsid w:val="00AA4460"/>
    <w:rsid w:val="00AA5B24"/>
    <w:rsid w:val="00AB6C56"/>
    <w:rsid w:val="00AC07DF"/>
    <w:rsid w:val="00AC4925"/>
    <w:rsid w:val="00AC62B8"/>
    <w:rsid w:val="00AC7573"/>
    <w:rsid w:val="00AD292C"/>
    <w:rsid w:val="00AD2BE2"/>
    <w:rsid w:val="00AD3C01"/>
    <w:rsid w:val="00AD43FE"/>
    <w:rsid w:val="00AD46EE"/>
    <w:rsid w:val="00AD6E79"/>
    <w:rsid w:val="00AE124C"/>
    <w:rsid w:val="00AE64B6"/>
    <w:rsid w:val="00AE6A74"/>
    <w:rsid w:val="00AE71A1"/>
    <w:rsid w:val="00AE78E1"/>
    <w:rsid w:val="00AF1776"/>
    <w:rsid w:val="00AF1F53"/>
    <w:rsid w:val="00AF32EC"/>
    <w:rsid w:val="00AF3BC9"/>
    <w:rsid w:val="00AF63BF"/>
    <w:rsid w:val="00AF787B"/>
    <w:rsid w:val="00AF78B7"/>
    <w:rsid w:val="00B010D9"/>
    <w:rsid w:val="00B01372"/>
    <w:rsid w:val="00B034B5"/>
    <w:rsid w:val="00B043A7"/>
    <w:rsid w:val="00B10316"/>
    <w:rsid w:val="00B11F37"/>
    <w:rsid w:val="00B11FD9"/>
    <w:rsid w:val="00B12413"/>
    <w:rsid w:val="00B14796"/>
    <w:rsid w:val="00B15A0B"/>
    <w:rsid w:val="00B201CB"/>
    <w:rsid w:val="00B20AD6"/>
    <w:rsid w:val="00B20EC9"/>
    <w:rsid w:val="00B210A0"/>
    <w:rsid w:val="00B21A0A"/>
    <w:rsid w:val="00B22B67"/>
    <w:rsid w:val="00B23C36"/>
    <w:rsid w:val="00B24680"/>
    <w:rsid w:val="00B306DA"/>
    <w:rsid w:val="00B30B2F"/>
    <w:rsid w:val="00B31605"/>
    <w:rsid w:val="00B316CB"/>
    <w:rsid w:val="00B3305E"/>
    <w:rsid w:val="00B349FA"/>
    <w:rsid w:val="00B35958"/>
    <w:rsid w:val="00B35A03"/>
    <w:rsid w:val="00B35E3A"/>
    <w:rsid w:val="00B368CB"/>
    <w:rsid w:val="00B36FDB"/>
    <w:rsid w:val="00B415F0"/>
    <w:rsid w:val="00B42862"/>
    <w:rsid w:val="00B42B2F"/>
    <w:rsid w:val="00B44640"/>
    <w:rsid w:val="00B4757B"/>
    <w:rsid w:val="00B52F66"/>
    <w:rsid w:val="00B54DD7"/>
    <w:rsid w:val="00B55DDB"/>
    <w:rsid w:val="00B57ACD"/>
    <w:rsid w:val="00B57CD5"/>
    <w:rsid w:val="00B6086A"/>
    <w:rsid w:val="00B61AC2"/>
    <w:rsid w:val="00B61BF2"/>
    <w:rsid w:val="00B6232B"/>
    <w:rsid w:val="00B64831"/>
    <w:rsid w:val="00B64AA1"/>
    <w:rsid w:val="00B6763D"/>
    <w:rsid w:val="00B70523"/>
    <w:rsid w:val="00B71841"/>
    <w:rsid w:val="00B71AED"/>
    <w:rsid w:val="00B72166"/>
    <w:rsid w:val="00B72501"/>
    <w:rsid w:val="00B75590"/>
    <w:rsid w:val="00B75E3B"/>
    <w:rsid w:val="00B76DA5"/>
    <w:rsid w:val="00B77F92"/>
    <w:rsid w:val="00B865EF"/>
    <w:rsid w:val="00B923C6"/>
    <w:rsid w:val="00B935CE"/>
    <w:rsid w:val="00B93C43"/>
    <w:rsid w:val="00B971F9"/>
    <w:rsid w:val="00BA0D01"/>
    <w:rsid w:val="00BA272A"/>
    <w:rsid w:val="00BA3857"/>
    <w:rsid w:val="00BA3C60"/>
    <w:rsid w:val="00BA3FE4"/>
    <w:rsid w:val="00BA6282"/>
    <w:rsid w:val="00BA7EAA"/>
    <w:rsid w:val="00BB431A"/>
    <w:rsid w:val="00BB6D0D"/>
    <w:rsid w:val="00BB7990"/>
    <w:rsid w:val="00BC1DFF"/>
    <w:rsid w:val="00BC40D3"/>
    <w:rsid w:val="00BC477B"/>
    <w:rsid w:val="00BC49A0"/>
    <w:rsid w:val="00BC6B3D"/>
    <w:rsid w:val="00BC71C6"/>
    <w:rsid w:val="00BC7987"/>
    <w:rsid w:val="00BD4D22"/>
    <w:rsid w:val="00BE334F"/>
    <w:rsid w:val="00BE4D42"/>
    <w:rsid w:val="00BE730D"/>
    <w:rsid w:val="00BF19D7"/>
    <w:rsid w:val="00BF2329"/>
    <w:rsid w:val="00BF2C05"/>
    <w:rsid w:val="00BF2F67"/>
    <w:rsid w:val="00BF3416"/>
    <w:rsid w:val="00BF3769"/>
    <w:rsid w:val="00BF3778"/>
    <w:rsid w:val="00BF3BBB"/>
    <w:rsid w:val="00C005E4"/>
    <w:rsid w:val="00C05E62"/>
    <w:rsid w:val="00C066A0"/>
    <w:rsid w:val="00C06B30"/>
    <w:rsid w:val="00C07F4D"/>
    <w:rsid w:val="00C10CD0"/>
    <w:rsid w:val="00C16043"/>
    <w:rsid w:val="00C1632D"/>
    <w:rsid w:val="00C167EA"/>
    <w:rsid w:val="00C169E3"/>
    <w:rsid w:val="00C203C7"/>
    <w:rsid w:val="00C23C57"/>
    <w:rsid w:val="00C24233"/>
    <w:rsid w:val="00C24F36"/>
    <w:rsid w:val="00C26AE7"/>
    <w:rsid w:val="00C26B27"/>
    <w:rsid w:val="00C31366"/>
    <w:rsid w:val="00C3246E"/>
    <w:rsid w:val="00C341B0"/>
    <w:rsid w:val="00C3642B"/>
    <w:rsid w:val="00C41D6B"/>
    <w:rsid w:val="00C46C95"/>
    <w:rsid w:val="00C53C02"/>
    <w:rsid w:val="00C62433"/>
    <w:rsid w:val="00C62E31"/>
    <w:rsid w:val="00C630A3"/>
    <w:rsid w:val="00C64B06"/>
    <w:rsid w:val="00C67B5F"/>
    <w:rsid w:val="00C70360"/>
    <w:rsid w:val="00C7043B"/>
    <w:rsid w:val="00C73DCB"/>
    <w:rsid w:val="00C761BD"/>
    <w:rsid w:val="00C777D7"/>
    <w:rsid w:val="00C77C74"/>
    <w:rsid w:val="00C8494A"/>
    <w:rsid w:val="00C85794"/>
    <w:rsid w:val="00C860E5"/>
    <w:rsid w:val="00C8709B"/>
    <w:rsid w:val="00C9049F"/>
    <w:rsid w:val="00C9078D"/>
    <w:rsid w:val="00C90E08"/>
    <w:rsid w:val="00C94E76"/>
    <w:rsid w:val="00C967A4"/>
    <w:rsid w:val="00CA31BD"/>
    <w:rsid w:val="00CA38CD"/>
    <w:rsid w:val="00CA4868"/>
    <w:rsid w:val="00CA604B"/>
    <w:rsid w:val="00CA7F43"/>
    <w:rsid w:val="00CB05CF"/>
    <w:rsid w:val="00CB07B7"/>
    <w:rsid w:val="00CB15A4"/>
    <w:rsid w:val="00CB3EA6"/>
    <w:rsid w:val="00CB60CB"/>
    <w:rsid w:val="00CB6182"/>
    <w:rsid w:val="00CB63D0"/>
    <w:rsid w:val="00CB75E0"/>
    <w:rsid w:val="00CC0259"/>
    <w:rsid w:val="00CC0859"/>
    <w:rsid w:val="00CC2FDD"/>
    <w:rsid w:val="00CC399C"/>
    <w:rsid w:val="00CC3E99"/>
    <w:rsid w:val="00CC4713"/>
    <w:rsid w:val="00CC5840"/>
    <w:rsid w:val="00CC66AF"/>
    <w:rsid w:val="00CD18DE"/>
    <w:rsid w:val="00CD2865"/>
    <w:rsid w:val="00CD28BB"/>
    <w:rsid w:val="00CD3142"/>
    <w:rsid w:val="00CD5F07"/>
    <w:rsid w:val="00CE0585"/>
    <w:rsid w:val="00CE2009"/>
    <w:rsid w:val="00CE2F29"/>
    <w:rsid w:val="00CE7B39"/>
    <w:rsid w:val="00CF0657"/>
    <w:rsid w:val="00CF39B5"/>
    <w:rsid w:val="00CF7CE8"/>
    <w:rsid w:val="00D02F47"/>
    <w:rsid w:val="00D047D2"/>
    <w:rsid w:val="00D0480A"/>
    <w:rsid w:val="00D067C2"/>
    <w:rsid w:val="00D06BA9"/>
    <w:rsid w:val="00D121E9"/>
    <w:rsid w:val="00D13E40"/>
    <w:rsid w:val="00D1763D"/>
    <w:rsid w:val="00D17AD5"/>
    <w:rsid w:val="00D205CC"/>
    <w:rsid w:val="00D2578B"/>
    <w:rsid w:val="00D26694"/>
    <w:rsid w:val="00D32E32"/>
    <w:rsid w:val="00D3489F"/>
    <w:rsid w:val="00D366C3"/>
    <w:rsid w:val="00D367C7"/>
    <w:rsid w:val="00D36B80"/>
    <w:rsid w:val="00D37F65"/>
    <w:rsid w:val="00D415F8"/>
    <w:rsid w:val="00D445E8"/>
    <w:rsid w:val="00D44C98"/>
    <w:rsid w:val="00D45B7B"/>
    <w:rsid w:val="00D51863"/>
    <w:rsid w:val="00D556B4"/>
    <w:rsid w:val="00D57FE1"/>
    <w:rsid w:val="00D61BCD"/>
    <w:rsid w:val="00D70AC4"/>
    <w:rsid w:val="00D727C8"/>
    <w:rsid w:val="00D731CD"/>
    <w:rsid w:val="00D750C6"/>
    <w:rsid w:val="00D761A1"/>
    <w:rsid w:val="00D81979"/>
    <w:rsid w:val="00D82188"/>
    <w:rsid w:val="00D82B91"/>
    <w:rsid w:val="00D82DDC"/>
    <w:rsid w:val="00D83101"/>
    <w:rsid w:val="00D841DD"/>
    <w:rsid w:val="00D85256"/>
    <w:rsid w:val="00D85D74"/>
    <w:rsid w:val="00D872AC"/>
    <w:rsid w:val="00D8798A"/>
    <w:rsid w:val="00D87C53"/>
    <w:rsid w:val="00D92C78"/>
    <w:rsid w:val="00D93219"/>
    <w:rsid w:val="00D93666"/>
    <w:rsid w:val="00D943A5"/>
    <w:rsid w:val="00D95B7D"/>
    <w:rsid w:val="00D95C6B"/>
    <w:rsid w:val="00DA1D41"/>
    <w:rsid w:val="00DA5667"/>
    <w:rsid w:val="00DB08AC"/>
    <w:rsid w:val="00DB1EF8"/>
    <w:rsid w:val="00DB21C3"/>
    <w:rsid w:val="00DB7C8F"/>
    <w:rsid w:val="00DC0BF8"/>
    <w:rsid w:val="00DC18A5"/>
    <w:rsid w:val="00DC1BC0"/>
    <w:rsid w:val="00DC4323"/>
    <w:rsid w:val="00DC6BAC"/>
    <w:rsid w:val="00DD3AE7"/>
    <w:rsid w:val="00DD6D53"/>
    <w:rsid w:val="00DE117E"/>
    <w:rsid w:val="00DE46C2"/>
    <w:rsid w:val="00DE56F4"/>
    <w:rsid w:val="00DF098B"/>
    <w:rsid w:val="00DF09B3"/>
    <w:rsid w:val="00DF1407"/>
    <w:rsid w:val="00DF15B9"/>
    <w:rsid w:val="00DF1B2B"/>
    <w:rsid w:val="00DF7C78"/>
    <w:rsid w:val="00E00768"/>
    <w:rsid w:val="00E02007"/>
    <w:rsid w:val="00E04F0E"/>
    <w:rsid w:val="00E105F9"/>
    <w:rsid w:val="00E10BFE"/>
    <w:rsid w:val="00E12E6D"/>
    <w:rsid w:val="00E13949"/>
    <w:rsid w:val="00E13F60"/>
    <w:rsid w:val="00E1486D"/>
    <w:rsid w:val="00E14A1B"/>
    <w:rsid w:val="00E1793D"/>
    <w:rsid w:val="00E20E28"/>
    <w:rsid w:val="00E23BA6"/>
    <w:rsid w:val="00E26780"/>
    <w:rsid w:val="00E26FB7"/>
    <w:rsid w:val="00E30732"/>
    <w:rsid w:val="00E309E8"/>
    <w:rsid w:val="00E35D48"/>
    <w:rsid w:val="00E3639B"/>
    <w:rsid w:val="00E36F9A"/>
    <w:rsid w:val="00E408F8"/>
    <w:rsid w:val="00E40977"/>
    <w:rsid w:val="00E4123A"/>
    <w:rsid w:val="00E413EE"/>
    <w:rsid w:val="00E443CE"/>
    <w:rsid w:val="00E569D2"/>
    <w:rsid w:val="00E57307"/>
    <w:rsid w:val="00E641A4"/>
    <w:rsid w:val="00E645D8"/>
    <w:rsid w:val="00E67755"/>
    <w:rsid w:val="00E73946"/>
    <w:rsid w:val="00E75039"/>
    <w:rsid w:val="00E77EB9"/>
    <w:rsid w:val="00E809CA"/>
    <w:rsid w:val="00E816E0"/>
    <w:rsid w:val="00E82BAD"/>
    <w:rsid w:val="00E84958"/>
    <w:rsid w:val="00E85963"/>
    <w:rsid w:val="00E901E3"/>
    <w:rsid w:val="00E90B41"/>
    <w:rsid w:val="00E929FB"/>
    <w:rsid w:val="00E932EA"/>
    <w:rsid w:val="00E93E9F"/>
    <w:rsid w:val="00E963E8"/>
    <w:rsid w:val="00EA085A"/>
    <w:rsid w:val="00EA4A73"/>
    <w:rsid w:val="00EA5899"/>
    <w:rsid w:val="00EA65EC"/>
    <w:rsid w:val="00EB0F2B"/>
    <w:rsid w:val="00EB14F6"/>
    <w:rsid w:val="00EB3248"/>
    <w:rsid w:val="00EB4096"/>
    <w:rsid w:val="00EB4E96"/>
    <w:rsid w:val="00EB5C6E"/>
    <w:rsid w:val="00EB7C83"/>
    <w:rsid w:val="00EC012E"/>
    <w:rsid w:val="00EC073A"/>
    <w:rsid w:val="00EC2005"/>
    <w:rsid w:val="00EC2DA8"/>
    <w:rsid w:val="00EC34EF"/>
    <w:rsid w:val="00EC6100"/>
    <w:rsid w:val="00ED0943"/>
    <w:rsid w:val="00ED2B37"/>
    <w:rsid w:val="00ED7077"/>
    <w:rsid w:val="00EE1896"/>
    <w:rsid w:val="00EE4F08"/>
    <w:rsid w:val="00EE570A"/>
    <w:rsid w:val="00EE5FDC"/>
    <w:rsid w:val="00EE65B1"/>
    <w:rsid w:val="00EE710A"/>
    <w:rsid w:val="00EE73F1"/>
    <w:rsid w:val="00EE78DE"/>
    <w:rsid w:val="00EF1C84"/>
    <w:rsid w:val="00EF2891"/>
    <w:rsid w:val="00EF2DD6"/>
    <w:rsid w:val="00EF3A73"/>
    <w:rsid w:val="00EF5BBC"/>
    <w:rsid w:val="00F0078E"/>
    <w:rsid w:val="00F00958"/>
    <w:rsid w:val="00F00CEC"/>
    <w:rsid w:val="00F04184"/>
    <w:rsid w:val="00F04FBD"/>
    <w:rsid w:val="00F0537C"/>
    <w:rsid w:val="00F068AE"/>
    <w:rsid w:val="00F10C87"/>
    <w:rsid w:val="00F12C70"/>
    <w:rsid w:val="00F15399"/>
    <w:rsid w:val="00F15B1F"/>
    <w:rsid w:val="00F16BE1"/>
    <w:rsid w:val="00F21740"/>
    <w:rsid w:val="00F23B44"/>
    <w:rsid w:val="00F23DC0"/>
    <w:rsid w:val="00F256D1"/>
    <w:rsid w:val="00F2662D"/>
    <w:rsid w:val="00F30053"/>
    <w:rsid w:val="00F33C66"/>
    <w:rsid w:val="00F355A6"/>
    <w:rsid w:val="00F36D44"/>
    <w:rsid w:val="00F410D8"/>
    <w:rsid w:val="00F41AA9"/>
    <w:rsid w:val="00F44814"/>
    <w:rsid w:val="00F453C9"/>
    <w:rsid w:val="00F459F9"/>
    <w:rsid w:val="00F51BD7"/>
    <w:rsid w:val="00F54BB6"/>
    <w:rsid w:val="00F61FCB"/>
    <w:rsid w:val="00F6345E"/>
    <w:rsid w:val="00F6354B"/>
    <w:rsid w:val="00F67073"/>
    <w:rsid w:val="00F67484"/>
    <w:rsid w:val="00F723CC"/>
    <w:rsid w:val="00F72607"/>
    <w:rsid w:val="00F77BF1"/>
    <w:rsid w:val="00F844BC"/>
    <w:rsid w:val="00F85A03"/>
    <w:rsid w:val="00F879B6"/>
    <w:rsid w:val="00F91F00"/>
    <w:rsid w:val="00FA055B"/>
    <w:rsid w:val="00FA6406"/>
    <w:rsid w:val="00FA6741"/>
    <w:rsid w:val="00FA67D8"/>
    <w:rsid w:val="00FA73F1"/>
    <w:rsid w:val="00FA7A0B"/>
    <w:rsid w:val="00FB3556"/>
    <w:rsid w:val="00FC13B8"/>
    <w:rsid w:val="00FC22EC"/>
    <w:rsid w:val="00FC3217"/>
    <w:rsid w:val="00FC5216"/>
    <w:rsid w:val="00FC5B1F"/>
    <w:rsid w:val="00FC5C79"/>
    <w:rsid w:val="00FC5F53"/>
    <w:rsid w:val="00FC72C9"/>
    <w:rsid w:val="00FD19E7"/>
    <w:rsid w:val="00FD1BC4"/>
    <w:rsid w:val="00FD2CD6"/>
    <w:rsid w:val="00FD2EEE"/>
    <w:rsid w:val="00FD4A0B"/>
    <w:rsid w:val="00FD686E"/>
    <w:rsid w:val="00FE0481"/>
    <w:rsid w:val="00FE0D64"/>
    <w:rsid w:val="00FE1DE4"/>
    <w:rsid w:val="00FE264C"/>
    <w:rsid w:val="00FE2BA6"/>
    <w:rsid w:val="00FE337D"/>
    <w:rsid w:val="00FE4D41"/>
    <w:rsid w:val="00FF07D9"/>
    <w:rsid w:val="00FF07DD"/>
    <w:rsid w:val="00FF0D3F"/>
    <w:rsid w:val="00FF21EC"/>
    <w:rsid w:val="00FF4753"/>
    <w:rsid w:val="00FF5B2D"/>
    <w:rsid w:val="00FF637B"/>
    <w:rsid w:val="00FF6D99"/>
    <w:rsid w:val="00FF7A0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E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98"/>
  </w:style>
  <w:style w:type="paragraph" w:styleId="Heading1">
    <w:name w:val="heading 1"/>
    <w:basedOn w:val="Normal"/>
    <w:next w:val="Normal"/>
    <w:link w:val="Heading1Char"/>
    <w:uiPriority w:val="9"/>
    <w:qFormat/>
    <w:rsid w:val="00D44C9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D44C9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44C9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C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C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C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C9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C9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C9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B971F9"/>
    <w:pPr>
      <w:jc w:val="center"/>
    </w:pPr>
    <w:rPr>
      <w:rFonts w:ascii="Arial Rounded MT Bold" w:hAnsi="Arial Rounded MT Bold"/>
      <w:b/>
      <w:sz w:val="32"/>
    </w:rPr>
  </w:style>
  <w:style w:type="table" w:styleId="TableGrid">
    <w:name w:val="Table Grid"/>
    <w:basedOn w:val="TableNormal"/>
    <w:uiPriority w:val="59"/>
    <w:rsid w:val="006D7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52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52A6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D44C9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705A"/>
    <w:pPr>
      <w:ind w:left="720"/>
      <w:contextualSpacing/>
    </w:pPr>
  </w:style>
  <w:style w:type="paragraph" w:styleId="NormalWeb">
    <w:name w:val="Normal (Web)"/>
    <w:basedOn w:val="Normal"/>
    <w:uiPriority w:val="99"/>
    <w:rsid w:val="00ED7077"/>
    <w:pPr>
      <w:spacing w:before="100" w:beforeAutospacing="1" w:after="100" w:afterAutospacing="1"/>
    </w:pPr>
  </w:style>
  <w:style w:type="paragraph" w:customStyle="1" w:styleId="Default">
    <w:name w:val="Default"/>
    <w:rsid w:val="00E14A1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rsid w:val="00942481"/>
    <w:rPr>
      <w:color w:val="0000FF" w:themeColor="hyperlink"/>
      <w:u w:val="single"/>
    </w:rPr>
  </w:style>
  <w:style w:type="table" w:styleId="Table3Deffects1">
    <w:name w:val="Table 3D effects 1"/>
    <w:basedOn w:val="TableNormal"/>
    <w:rsid w:val="0094248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D44C98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A96FFD"/>
    <w:rPr>
      <w:color w:val="808080"/>
    </w:rPr>
  </w:style>
  <w:style w:type="character" w:customStyle="1" w:styleId="FontStyle11">
    <w:name w:val="Font Style11"/>
    <w:basedOn w:val="DefaultParagraphFont"/>
    <w:uiPriority w:val="99"/>
    <w:rsid w:val="00B42862"/>
    <w:rPr>
      <w:rFonts w:ascii="Calibri" w:hAnsi="Calibri" w:cs="Calibr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6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0E6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C6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0E6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5">
    <w:name w:val="Style5"/>
    <w:basedOn w:val="Normal"/>
    <w:uiPriority w:val="99"/>
    <w:rsid w:val="009D50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9D503E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9D503E"/>
    <w:rPr>
      <w:rFonts w:ascii="Arial" w:hAnsi="Arial" w:cs="Arial"/>
      <w:b/>
      <w:bCs/>
      <w:sz w:val="22"/>
      <w:szCs w:val="22"/>
    </w:rPr>
  </w:style>
  <w:style w:type="character" w:styleId="Strong">
    <w:name w:val="Strong"/>
    <w:basedOn w:val="DefaultParagraphFont"/>
    <w:uiPriority w:val="22"/>
    <w:qFormat/>
    <w:rsid w:val="00D44C98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D44C98"/>
    <w:pPr>
      <w:spacing w:line="240" w:lineRule="auto"/>
    </w:pPr>
    <w:rPr>
      <w:b/>
      <w:bCs/>
      <w:smallCaps/>
      <w:color w:val="1F497D" w:themeColor="text2"/>
    </w:rPr>
  </w:style>
  <w:style w:type="paragraph" w:customStyle="1" w:styleId="Standard">
    <w:name w:val="Standard"/>
    <w:rsid w:val="0080356F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en-US" w:eastAsia="zh-CN" w:bidi="hi-IN"/>
    </w:rPr>
  </w:style>
  <w:style w:type="paragraph" w:customStyle="1" w:styleId="Style2">
    <w:name w:val="Style2"/>
    <w:basedOn w:val="Normal"/>
    <w:uiPriority w:val="99"/>
    <w:rsid w:val="00AD292C"/>
    <w:pPr>
      <w:widowControl w:val="0"/>
      <w:autoSpaceDE w:val="0"/>
      <w:autoSpaceDN w:val="0"/>
      <w:adjustRightInd w:val="0"/>
      <w:spacing w:after="0" w:line="274" w:lineRule="exact"/>
    </w:pPr>
    <w:rPr>
      <w:rFonts w:ascii="Arial" w:hAnsi="Arial" w:cs="Arial"/>
      <w:sz w:val="24"/>
      <w:szCs w:val="24"/>
    </w:rPr>
  </w:style>
  <w:style w:type="table" w:customStyle="1" w:styleId="TableGrid0">
    <w:name w:val="TableGrid"/>
    <w:rsid w:val="00AA15E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D44C9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C98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C98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C98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C98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C98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C98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C98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le">
    <w:name w:val="Title"/>
    <w:basedOn w:val="Normal"/>
    <w:next w:val="Normal"/>
    <w:link w:val="TitleChar"/>
    <w:uiPriority w:val="10"/>
    <w:qFormat/>
    <w:rsid w:val="00D44C9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44C98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C9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C98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D44C98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D44C98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44C98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C9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C98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D44C9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44C9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44C9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D44C98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D44C9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C98"/>
    <w:pPr>
      <w:outlineLvl w:val="9"/>
    </w:pPr>
  </w:style>
  <w:style w:type="paragraph" w:customStyle="1" w:styleId="Style3">
    <w:name w:val="Style3"/>
    <w:basedOn w:val="Normal"/>
    <w:uiPriority w:val="99"/>
    <w:rsid w:val="00B36F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Normal"/>
    <w:uiPriority w:val="99"/>
    <w:rsid w:val="00B36FDB"/>
    <w:pPr>
      <w:widowControl w:val="0"/>
      <w:autoSpaceDE w:val="0"/>
      <w:autoSpaceDN w:val="0"/>
      <w:adjustRightInd w:val="0"/>
      <w:spacing w:after="0" w:line="317" w:lineRule="exact"/>
      <w:ind w:hanging="149"/>
      <w:jc w:val="both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Normal"/>
    <w:uiPriority w:val="99"/>
    <w:rsid w:val="00B36FDB"/>
    <w:pPr>
      <w:widowControl w:val="0"/>
      <w:autoSpaceDE w:val="0"/>
      <w:autoSpaceDN w:val="0"/>
      <w:adjustRightInd w:val="0"/>
      <w:spacing w:after="0" w:line="545" w:lineRule="exac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"/>
    <w:uiPriority w:val="99"/>
    <w:rsid w:val="00B36FDB"/>
    <w:pPr>
      <w:widowControl w:val="0"/>
      <w:autoSpaceDE w:val="0"/>
      <w:autoSpaceDN w:val="0"/>
      <w:adjustRightInd w:val="0"/>
      <w:spacing w:after="0" w:line="542" w:lineRule="exact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95249"/>
  </w:style>
  <w:style w:type="character" w:customStyle="1" w:styleId="aqj">
    <w:name w:val="aqj"/>
    <w:basedOn w:val="DefaultParagraphFont"/>
    <w:rsid w:val="002010B3"/>
  </w:style>
  <w:style w:type="character" w:customStyle="1" w:styleId="displayfix">
    <w:name w:val="displayfix"/>
    <w:basedOn w:val="DefaultParagraphFont"/>
    <w:rsid w:val="00106D03"/>
  </w:style>
  <w:style w:type="character" w:styleId="FollowedHyperlink">
    <w:name w:val="FollowedHyperlink"/>
    <w:basedOn w:val="DefaultParagraphFont"/>
    <w:semiHidden/>
    <w:unhideWhenUsed/>
    <w:rsid w:val="0042081F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91228"/>
    <w:pPr>
      <w:spacing w:after="0" w:line="240" w:lineRule="auto"/>
    </w:pPr>
    <w:rPr>
      <w:rFonts w:ascii="Calibri" w:eastAsiaTheme="minorHAnsi" w:hAnsi="Calibri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91228"/>
    <w:rPr>
      <w:rFonts w:ascii="Calibri" w:eastAsiaTheme="minorHAnsi" w:hAnsi="Calibri"/>
      <w:lang w:eastAsia="en-US"/>
    </w:rPr>
  </w:style>
  <w:style w:type="paragraph" w:customStyle="1" w:styleId="s8">
    <w:name w:val="s8"/>
    <w:basedOn w:val="Normal"/>
    <w:rsid w:val="00B93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194A4D"/>
    <w:pPr>
      <w:spacing w:after="200" w:line="276" w:lineRule="auto"/>
      <w:jc w:val="both"/>
    </w:pPr>
    <w:rPr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94A4D"/>
    <w:rPr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98"/>
  </w:style>
  <w:style w:type="paragraph" w:styleId="Heading1">
    <w:name w:val="heading 1"/>
    <w:basedOn w:val="Normal"/>
    <w:next w:val="Normal"/>
    <w:link w:val="Heading1Char"/>
    <w:uiPriority w:val="9"/>
    <w:qFormat/>
    <w:rsid w:val="00D44C9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D44C9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44C9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C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C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C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C9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C9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C9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B971F9"/>
    <w:pPr>
      <w:jc w:val="center"/>
    </w:pPr>
    <w:rPr>
      <w:rFonts w:ascii="Arial Rounded MT Bold" w:hAnsi="Arial Rounded MT Bold"/>
      <w:b/>
      <w:sz w:val="32"/>
    </w:rPr>
  </w:style>
  <w:style w:type="table" w:styleId="TableGrid">
    <w:name w:val="Table Grid"/>
    <w:basedOn w:val="TableNormal"/>
    <w:uiPriority w:val="59"/>
    <w:rsid w:val="006D7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52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52A6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D44C9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705A"/>
    <w:pPr>
      <w:ind w:left="720"/>
      <w:contextualSpacing/>
    </w:pPr>
  </w:style>
  <w:style w:type="paragraph" w:styleId="NormalWeb">
    <w:name w:val="Normal (Web)"/>
    <w:basedOn w:val="Normal"/>
    <w:uiPriority w:val="99"/>
    <w:rsid w:val="00ED7077"/>
    <w:pPr>
      <w:spacing w:before="100" w:beforeAutospacing="1" w:after="100" w:afterAutospacing="1"/>
    </w:pPr>
  </w:style>
  <w:style w:type="paragraph" w:customStyle="1" w:styleId="Default">
    <w:name w:val="Default"/>
    <w:rsid w:val="00E14A1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rsid w:val="00942481"/>
    <w:rPr>
      <w:color w:val="0000FF" w:themeColor="hyperlink"/>
      <w:u w:val="single"/>
    </w:rPr>
  </w:style>
  <w:style w:type="table" w:styleId="Table3Deffects1">
    <w:name w:val="Table 3D effects 1"/>
    <w:basedOn w:val="TableNormal"/>
    <w:rsid w:val="0094248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D44C98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A96FFD"/>
    <w:rPr>
      <w:color w:val="808080"/>
    </w:rPr>
  </w:style>
  <w:style w:type="character" w:customStyle="1" w:styleId="FontStyle11">
    <w:name w:val="Font Style11"/>
    <w:basedOn w:val="DefaultParagraphFont"/>
    <w:uiPriority w:val="99"/>
    <w:rsid w:val="00B42862"/>
    <w:rPr>
      <w:rFonts w:ascii="Calibri" w:hAnsi="Calibri" w:cs="Calibr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6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0E6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C6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0E6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5">
    <w:name w:val="Style5"/>
    <w:basedOn w:val="Normal"/>
    <w:uiPriority w:val="99"/>
    <w:rsid w:val="009D50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9D503E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9D503E"/>
    <w:rPr>
      <w:rFonts w:ascii="Arial" w:hAnsi="Arial" w:cs="Arial"/>
      <w:b/>
      <w:bCs/>
      <w:sz w:val="22"/>
      <w:szCs w:val="22"/>
    </w:rPr>
  </w:style>
  <w:style w:type="character" w:styleId="Strong">
    <w:name w:val="Strong"/>
    <w:basedOn w:val="DefaultParagraphFont"/>
    <w:uiPriority w:val="22"/>
    <w:qFormat/>
    <w:rsid w:val="00D44C98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D44C98"/>
    <w:pPr>
      <w:spacing w:line="240" w:lineRule="auto"/>
    </w:pPr>
    <w:rPr>
      <w:b/>
      <w:bCs/>
      <w:smallCaps/>
      <w:color w:val="1F497D" w:themeColor="text2"/>
    </w:rPr>
  </w:style>
  <w:style w:type="paragraph" w:customStyle="1" w:styleId="Standard">
    <w:name w:val="Standard"/>
    <w:rsid w:val="0080356F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en-US" w:eastAsia="zh-CN" w:bidi="hi-IN"/>
    </w:rPr>
  </w:style>
  <w:style w:type="paragraph" w:customStyle="1" w:styleId="Style2">
    <w:name w:val="Style2"/>
    <w:basedOn w:val="Normal"/>
    <w:uiPriority w:val="99"/>
    <w:rsid w:val="00AD292C"/>
    <w:pPr>
      <w:widowControl w:val="0"/>
      <w:autoSpaceDE w:val="0"/>
      <w:autoSpaceDN w:val="0"/>
      <w:adjustRightInd w:val="0"/>
      <w:spacing w:after="0" w:line="274" w:lineRule="exact"/>
    </w:pPr>
    <w:rPr>
      <w:rFonts w:ascii="Arial" w:hAnsi="Arial" w:cs="Arial"/>
      <w:sz w:val="24"/>
      <w:szCs w:val="24"/>
    </w:rPr>
  </w:style>
  <w:style w:type="table" w:customStyle="1" w:styleId="TableGrid0">
    <w:name w:val="TableGrid"/>
    <w:rsid w:val="00AA15E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D44C9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C98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C98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C98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C98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C98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C98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C98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le">
    <w:name w:val="Title"/>
    <w:basedOn w:val="Normal"/>
    <w:next w:val="Normal"/>
    <w:link w:val="TitleChar"/>
    <w:uiPriority w:val="10"/>
    <w:qFormat/>
    <w:rsid w:val="00D44C9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44C98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C9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4C98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D44C98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D44C98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44C98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C9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C98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D44C9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44C9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44C9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D44C98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D44C9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C98"/>
    <w:pPr>
      <w:outlineLvl w:val="9"/>
    </w:pPr>
  </w:style>
  <w:style w:type="paragraph" w:customStyle="1" w:styleId="Style3">
    <w:name w:val="Style3"/>
    <w:basedOn w:val="Normal"/>
    <w:uiPriority w:val="99"/>
    <w:rsid w:val="00B36F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Normal"/>
    <w:uiPriority w:val="99"/>
    <w:rsid w:val="00B36FDB"/>
    <w:pPr>
      <w:widowControl w:val="0"/>
      <w:autoSpaceDE w:val="0"/>
      <w:autoSpaceDN w:val="0"/>
      <w:adjustRightInd w:val="0"/>
      <w:spacing w:after="0" w:line="317" w:lineRule="exact"/>
      <w:ind w:hanging="149"/>
      <w:jc w:val="both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Normal"/>
    <w:uiPriority w:val="99"/>
    <w:rsid w:val="00B36FDB"/>
    <w:pPr>
      <w:widowControl w:val="0"/>
      <w:autoSpaceDE w:val="0"/>
      <w:autoSpaceDN w:val="0"/>
      <w:adjustRightInd w:val="0"/>
      <w:spacing w:after="0" w:line="545" w:lineRule="exac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"/>
    <w:uiPriority w:val="99"/>
    <w:rsid w:val="00B36FDB"/>
    <w:pPr>
      <w:widowControl w:val="0"/>
      <w:autoSpaceDE w:val="0"/>
      <w:autoSpaceDN w:val="0"/>
      <w:adjustRightInd w:val="0"/>
      <w:spacing w:after="0" w:line="542" w:lineRule="exact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95249"/>
  </w:style>
  <w:style w:type="character" w:customStyle="1" w:styleId="aqj">
    <w:name w:val="aqj"/>
    <w:basedOn w:val="DefaultParagraphFont"/>
    <w:rsid w:val="002010B3"/>
  </w:style>
  <w:style w:type="character" w:customStyle="1" w:styleId="displayfix">
    <w:name w:val="displayfix"/>
    <w:basedOn w:val="DefaultParagraphFont"/>
    <w:rsid w:val="00106D03"/>
  </w:style>
  <w:style w:type="character" w:styleId="FollowedHyperlink">
    <w:name w:val="FollowedHyperlink"/>
    <w:basedOn w:val="DefaultParagraphFont"/>
    <w:semiHidden/>
    <w:unhideWhenUsed/>
    <w:rsid w:val="0042081F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91228"/>
    <w:pPr>
      <w:spacing w:after="0" w:line="240" w:lineRule="auto"/>
    </w:pPr>
    <w:rPr>
      <w:rFonts w:ascii="Calibri" w:eastAsiaTheme="minorHAnsi" w:hAnsi="Calibri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91228"/>
    <w:rPr>
      <w:rFonts w:ascii="Calibri" w:eastAsiaTheme="minorHAnsi" w:hAnsi="Calibri"/>
      <w:lang w:eastAsia="en-US"/>
    </w:rPr>
  </w:style>
  <w:style w:type="paragraph" w:customStyle="1" w:styleId="s8">
    <w:name w:val="s8"/>
    <w:basedOn w:val="Normal"/>
    <w:rsid w:val="00B93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194A4D"/>
    <w:pPr>
      <w:spacing w:after="200" w:line="276" w:lineRule="auto"/>
      <w:jc w:val="both"/>
    </w:pPr>
    <w:rPr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94A4D"/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attachedTemplate" Target="file:///C:\Users\suenmick\Incomplete\Documents\Garden%20Club%20Newsletter\2013%20Newsletter\2013%20Newsletter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A3DDB-9145-4086-9A30-EE31097E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 Newsletter Template.dotx</Template>
  <TotalTime>1</TotalTime>
  <Pages>1</Pages>
  <Words>127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ULLADULLA &amp; DISTRICTS GARDEN CLUB Inc</vt:lpstr>
    </vt:vector>
  </TitlesOfParts>
  <Company>.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ULLADULLA &amp; DISTRICTS GARDEN CLUB Inc</dc:title>
  <dc:creator>The McMahon Group</dc:creator>
  <cp:lastModifiedBy>Boydfamily</cp:lastModifiedBy>
  <cp:revision>2</cp:revision>
  <cp:lastPrinted>2016-01-18T10:30:00Z</cp:lastPrinted>
  <dcterms:created xsi:type="dcterms:W3CDTF">2020-01-20T10:29:00Z</dcterms:created>
  <dcterms:modified xsi:type="dcterms:W3CDTF">2020-01-20T10:29:00Z</dcterms:modified>
</cp:coreProperties>
</file>